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DEB" w:rsidRPr="004633D7" w:rsidRDefault="004C5DEB" w:rsidP="004633D7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580.5pt">
            <v:imagedata r:id="rId7" o:title=""/>
          </v:shape>
        </w:pict>
      </w:r>
    </w:p>
    <w:p w:rsidR="004C5DEB" w:rsidRPr="004633D7" w:rsidRDefault="004C5DEB" w:rsidP="004633D7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C5DEB" w:rsidRPr="004633D7" w:rsidRDefault="004C5DEB" w:rsidP="004633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Рабочая программа составлена на основе обязательного минимума содержания образования, программы по курсу физическая культура для 5 класса. Программа составлена на основе «Комплексной программы физического воспитания учащихся 5 -9 классов», В.И. Лях  2012г.</w:t>
      </w: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633D7">
        <w:rPr>
          <w:rFonts w:ascii="Times New Roman" w:hAnsi="Times New Roman"/>
          <w:sz w:val="24"/>
          <w:szCs w:val="24"/>
        </w:rPr>
        <w:t xml:space="preserve">  </w:t>
      </w:r>
      <w:r w:rsidRPr="004633D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АООП ООО ЗПР МБОУ Кутуликская СОШ </w:t>
      </w: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633D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ООП ООО МБОУ Кутуликская СОШ </w:t>
      </w: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633D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устава МБОУ Кутуликская СОШ.</w:t>
      </w: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Предметная линия учебников под редакцией Лях В.И. 5-9 классы– М.: Просвещение, 2017»;</w:t>
      </w: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 xml:space="preserve">Целью </w:t>
      </w:r>
      <w:r w:rsidRPr="004633D7">
        <w:rPr>
          <w:rFonts w:ascii="Times New Roman" w:hAnsi="Times New Roman"/>
          <w:sz w:val="24"/>
          <w:szCs w:val="24"/>
        </w:rPr>
        <w:t>физического воспитания для детей с ОВЗ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 оздоровительную и спортивную деятельность.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Достижение цели физического воспитания обеспечивается решением следующих </w:t>
      </w:r>
      <w:r w:rsidRPr="004633D7">
        <w:rPr>
          <w:rFonts w:ascii="Times New Roman" w:hAnsi="Times New Roman"/>
          <w:b/>
          <w:sz w:val="24"/>
          <w:szCs w:val="24"/>
        </w:rPr>
        <w:t>основных задач</w:t>
      </w:r>
      <w:r w:rsidRPr="004633D7">
        <w:rPr>
          <w:rFonts w:ascii="Times New Roman" w:hAnsi="Times New Roman"/>
          <w:sz w:val="24"/>
          <w:szCs w:val="24"/>
        </w:rPr>
        <w:t xml:space="preserve">, </w:t>
      </w:r>
      <w:r w:rsidRPr="004633D7">
        <w:rPr>
          <w:rFonts w:ascii="Times New Roman" w:hAnsi="Times New Roman"/>
          <w:b/>
          <w:sz w:val="24"/>
          <w:szCs w:val="24"/>
        </w:rPr>
        <w:t>направленных на:</w:t>
      </w:r>
    </w:p>
    <w:p w:rsidR="004C5DEB" w:rsidRPr="004633D7" w:rsidRDefault="004C5DEB" w:rsidP="004633D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укрепление здоровья,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4C5DEB" w:rsidRPr="004633D7" w:rsidRDefault="004C5DEB" w:rsidP="004633D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обучение основам базовых видов двигательных действий;</w:t>
      </w:r>
    </w:p>
    <w:p w:rsidR="004C5DEB" w:rsidRPr="004633D7" w:rsidRDefault="004C5DEB" w:rsidP="004633D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дальнейшее развитие координационных (ориентирование в пространстве, перестроение двигательных действий, быстрота и точность, реагирования на сигналы, согласование движений, ритм, равновесие, точность воспроизведения и дифференцирования основных параметров движений); дальнейшее развитие скоростно-силовых, скоростных, способностей;</w:t>
      </w:r>
    </w:p>
    <w:p w:rsidR="004C5DEB" w:rsidRPr="004633D7" w:rsidRDefault="004C5DEB" w:rsidP="004633D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4C5DEB" w:rsidRPr="004633D7" w:rsidRDefault="004C5DEB" w:rsidP="004633D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выработку представлений о физической культуре личности и приемах самоконтроля;</w:t>
      </w:r>
    </w:p>
    <w:p w:rsidR="004C5DEB" w:rsidRPr="004633D7" w:rsidRDefault="004C5DEB" w:rsidP="004633D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4C5DEB" w:rsidRPr="004633D7" w:rsidRDefault="004C5DEB" w:rsidP="004633D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4C5DEB" w:rsidRPr="004633D7" w:rsidRDefault="004C5DEB" w:rsidP="004633D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4C5DEB" w:rsidRPr="004633D7" w:rsidRDefault="004C5DEB" w:rsidP="004633D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формирование адекватной оценки собственных физических возможностей;</w:t>
      </w:r>
    </w:p>
    <w:p w:rsidR="004C5DEB" w:rsidRPr="004633D7" w:rsidRDefault="004C5DEB" w:rsidP="004633D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4C5DEB" w:rsidRPr="004633D7" w:rsidRDefault="004C5DEB" w:rsidP="004633D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содействие развитию психических процессов и обучение основам психической саморегуляции.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Процесс овладения знаниями, умениями и навыками неразрывно связан с развитием умственных способностей ребенка. Поэтому задача развития этих возможностей считается одной из важных и носит коррекционную направленность.</w:t>
      </w:r>
    </w:p>
    <w:p w:rsidR="004C5DEB" w:rsidRPr="004633D7" w:rsidRDefault="004C5DEB" w:rsidP="004633D7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I. Оздоровительно – коррекционные задачи для детей с ОВЗ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1.Содействие оптимизации роста и развитие опорно – двигательного аппарата, гармоничное развитие мышечной силы;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2.Содействие формированию и закреплению правильной осанки, развитию сердечно-сосудистой и дыхательной системы организма, активизации обменных процессов, укреплению нервной системы и профилактике плоскостопия;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3.Обеспечить оптимальное для данного возраста и пола развитие двигательных качеств: силы, гибкости, выносливости, координации движений и др.;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4.Способствовать закаливанию, повышать устойчивость организма к неблагоприятным воздействиям внешней среды.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II. Образовательные задачи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1. Вооружать учащихся знаниями, умениями и навыками, необходимыми в разнообразных условиях жизни;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2. Формировать у детей знания о личной и общественной гигиене и способствовать закреплению навыков соблюдения гигиенических правил в школе, дома, в труде и во время отдыха.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3.Расширить кругозор в области физической культуры, развивать интерес и потребность к занятиям физическими упражнениями, за пределами школы - обязательный элемент режима дня при условии решения этой задачи.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III. Воспитательные задачи.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1. Формировать навыки дисциплинированного поведения в соответствии с правилами для учащихся в школе и в спортивном зале;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2. Воспитывать ответственное отношение к выполнению учебных заданий, согласованной работы в коллективе;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3. Формировать навыки доброго тактичного отношения друг к другу, взаимного контроля, взаимовыручки и культурного поведения;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4. Воспитывать трудолюбие, самообладание, выдержку и настойчивость в достижении цели.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5. Способствовать развитию интеллектуальных качеств, внимания, памяти, повышению познавательной активности.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Для решения поставленных задач требуется соблюдение следующих правил: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1. Активизация двигательного режима школьника.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2. Путем контроля через родителей – за рациональным режимом.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3. Создание наилучших эстетических условий дома и в школе.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4. Обеспечение систем врачебного контроля, самоконтроля.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pStyle w:val="Default"/>
        <w:contextualSpacing/>
        <w:jc w:val="center"/>
        <w:rPr>
          <w:b/>
          <w:i/>
        </w:rPr>
      </w:pPr>
      <w:r w:rsidRPr="004633D7">
        <w:rPr>
          <w:b/>
          <w:i/>
        </w:rPr>
        <w:t>Психолого-педагогическая характеристика обучающихся с задержкой психического развития.</w:t>
      </w:r>
    </w:p>
    <w:p w:rsidR="004C5DEB" w:rsidRPr="004633D7" w:rsidRDefault="004C5DEB" w:rsidP="004633D7">
      <w:pPr>
        <w:pStyle w:val="Default"/>
        <w:ind w:firstLine="709"/>
        <w:contextualSpacing/>
        <w:jc w:val="both"/>
      </w:pPr>
      <w:r w:rsidRPr="004633D7">
        <w:t xml:space="preserve">Обучающиеся с задержкой психического развития - это дети, имеющее недостатки в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 </w:t>
      </w:r>
    </w:p>
    <w:p w:rsidR="004C5DEB" w:rsidRPr="004633D7" w:rsidRDefault="004C5DEB" w:rsidP="004633D7">
      <w:pPr>
        <w:pStyle w:val="Default"/>
        <w:ind w:firstLine="709"/>
        <w:contextualSpacing/>
        <w:jc w:val="both"/>
      </w:pPr>
      <w:r w:rsidRPr="004633D7">
        <w:t xml:space="preserve">Среди причин возникновения ЗПР могут быть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</w:t>
      </w:r>
    </w:p>
    <w:p w:rsidR="004C5DEB" w:rsidRPr="004633D7" w:rsidRDefault="004C5DEB" w:rsidP="004633D7">
      <w:pPr>
        <w:pStyle w:val="Default"/>
        <w:ind w:firstLine="709"/>
        <w:contextualSpacing/>
        <w:jc w:val="both"/>
      </w:pPr>
      <w:r w:rsidRPr="004633D7"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4C5DEB" w:rsidRPr="004633D7" w:rsidRDefault="004C5DEB" w:rsidP="004633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633D7">
        <w:rPr>
          <w:rFonts w:ascii="Times New Roman" w:hAnsi="Times New Roman"/>
          <w:color w:val="000000"/>
          <w:sz w:val="24"/>
          <w:szCs w:val="24"/>
        </w:rPr>
        <w:t xml:space="preserve">Отставание в развитии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 обучающегося. </w:t>
      </w:r>
    </w:p>
    <w:p w:rsidR="004C5DEB" w:rsidRPr="004633D7" w:rsidRDefault="004C5DEB" w:rsidP="004633D7">
      <w:pPr>
        <w:pStyle w:val="Default"/>
        <w:ind w:firstLine="709"/>
        <w:contextualSpacing/>
        <w:jc w:val="both"/>
      </w:pPr>
      <w:r w:rsidRPr="004633D7">
        <w:rPr>
          <w:b/>
        </w:rPr>
        <w:t>АООП СОО (вариант 7.1.)</w:t>
      </w:r>
      <w:r w:rsidRPr="004633D7">
        <w:t xml:space="preserve"> адресована обучающимся с ЗПР, достигшим к моменту поступления в школу уровня психофизического развития близкого возрастной норме, но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Также,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нейродинамики и др. Но при этом наблюдается устойчивость форм адаптивного поведения.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(личностные, метапредметные и предметные)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АООП СОО обучающихся с ЗПР определяет уровень овладения предметными результатами: базовый уровень (обязательный минимум содержания основной образовательной программы) – является обязательным для всех обучающихся с задержкой психического развития.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Освоение АООП СОО (вариант 7.1) обеспечивает достижение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обучающимися с ЗПР трех видов результатов: </w:t>
      </w:r>
      <w:r w:rsidRPr="004633D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личностных, метапредметных 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и </w:t>
      </w:r>
      <w:r w:rsidRPr="004633D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предметных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освоения АООП СОО обучающимися с ЗПР 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обучающихся с ЗПР в культуру, овладение ими социо-культурным опытом.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С учетом индивидуальных возможностей и особых образовательных потребностей обучающихся с ЗПР </w:t>
      </w:r>
      <w:r w:rsidRPr="004633D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 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освоения АООП СОО должны отражать: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развитие мотивов учебной деятельности и формирование личностного смысла учения;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эстетических потребностей, ценностей и чувств;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установки на безопасный, здоровый образ жизни;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освоения АООП СОО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межпредметными знаниями, а также способность решать учебные и жизненные задачи и готовность к овладению в дальнейшем АООП основного общего образования.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С учетом индивидуальных возможностей и особых образовательных потребностей обучающихся с ЗПР </w:t>
      </w:r>
      <w:r w:rsidRPr="004633D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освоения АООП НОО должны отражать: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освоения АООП СОО с учетом специфики содержания предметных областей включают освоенные обучающимися знания и умения, специфичные для каждой предметной области, готовность их применения.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С учетом индивидуальных возможностей и особых образовательных потребностей обучающихся с ЗПР </w:t>
      </w:r>
      <w:r w:rsidRPr="004633D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должны отражать:</w:t>
      </w:r>
    </w:p>
    <w:p w:rsidR="004C5DEB" w:rsidRPr="004633D7" w:rsidRDefault="004C5DEB" w:rsidP="004633D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первоначальных представлений о значении физической культуры для укрепления здоровья человека, физического развития, повышения работоспособности.</w:t>
      </w:r>
    </w:p>
    <w:p w:rsidR="004C5DEB" w:rsidRPr="004633D7" w:rsidRDefault="004C5DEB" w:rsidP="004633D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овладение умениями организовывать здоровьесберегающую жизнедеятельность (режим дня, утренняя зарядка, оздоровительные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мероприятия, подвижные игры и т. д.);</w:t>
      </w:r>
    </w:p>
    <w:p w:rsidR="004C5DEB" w:rsidRPr="004633D7" w:rsidRDefault="004C5DEB" w:rsidP="004633D7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умения следить за своим физическим состоянием, величиной физических нагрузок.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Место предмета в учебном плане.</w:t>
      </w:r>
      <w:r w:rsidRPr="004633D7">
        <w:rPr>
          <w:rFonts w:ascii="Times New Roman" w:hAnsi="Times New Roman"/>
          <w:sz w:val="24"/>
          <w:szCs w:val="24"/>
        </w:rPr>
        <w:t xml:space="preserve"> Согласно учебного плана МБОУ Кутуликская СОШ на изучение физической культуры в 5 классах отводится 68 часа (2 ч в неделю, 34 учебные недели).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Распределение  учебного  времени  на  различные  виды  программного материала (сетка часов).</w:t>
      </w:r>
    </w:p>
    <w:tbl>
      <w:tblPr>
        <w:tblW w:w="446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3"/>
        <w:gridCol w:w="4958"/>
        <w:gridCol w:w="2616"/>
      </w:tblGrid>
      <w:tr w:rsidR="004C5DEB" w:rsidRPr="004633D7" w:rsidTr="00726D67">
        <w:tc>
          <w:tcPr>
            <w:tcW w:w="56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1532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C5DEB" w:rsidRPr="004633D7" w:rsidTr="00726D67">
        <w:trPr>
          <w:trHeight w:val="395"/>
        </w:trPr>
        <w:tc>
          <w:tcPr>
            <w:tcW w:w="56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0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1532" w:type="pct"/>
            <w:vAlign w:val="center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4C5DEB" w:rsidRPr="004633D7" w:rsidTr="00726D67">
        <w:tc>
          <w:tcPr>
            <w:tcW w:w="56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0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Спортивные игры:</w:t>
            </w:r>
          </w:p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 xml:space="preserve">волейбол </w:t>
            </w:r>
          </w:p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1532" w:type="pct"/>
            <w:vAlign w:val="center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C5DEB" w:rsidRPr="004633D7" w:rsidTr="00726D67">
        <w:trPr>
          <w:trHeight w:val="400"/>
        </w:trPr>
        <w:tc>
          <w:tcPr>
            <w:tcW w:w="56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90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532" w:type="pct"/>
            <w:vAlign w:val="center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C5DEB" w:rsidRPr="004633D7" w:rsidTr="00726D67">
        <w:tc>
          <w:tcPr>
            <w:tcW w:w="56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90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1532" w:type="pct"/>
            <w:vAlign w:val="center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C5DEB" w:rsidRPr="004633D7" w:rsidTr="00726D67">
        <w:tc>
          <w:tcPr>
            <w:tcW w:w="56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90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Лыжная подготовка + з/игры</w:t>
            </w:r>
          </w:p>
        </w:tc>
        <w:tc>
          <w:tcPr>
            <w:tcW w:w="1532" w:type="pct"/>
            <w:vAlign w:val="center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12+2</w:t>
            </w:r>
          </w:p>
        </w:tc>
      </w:tr>
      <w:tr w:rsidR="004C5DEB" w:rsidRPr="004633D7" w:rsidTr="00726D67">
        <w:trPr>
          <w:trHeight w:val="135"/>
        </w:trPr>
        <w:tc>
          <w:tcPr>
            <w:tcW w:w="56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2904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pct"/>
            <w:vAlign w:val="center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Содержание адаптированной программы для детей с ОВЗ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1. «Знания о физической культуре»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История физической культуры.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Олимпийские игры древности: мифы и легенды о зарождении Олимпийских игр древности.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Возрождение Олимпийских игр и олимпийского движения: возрождение Олимпийских игр и олимпийского движения.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История зарождения олимпийского движения в России: Олимпийское движение в дореволюционной России, роль А.Д. Бутовского в его становлении и развитии.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Олимпийское движение в России (СССР): основные этапы развития олимпийского движения в России (СССР).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Физическая культура (основные понятия)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Физическое развитие человека: понятие о физическом развитии, характеристика его основных показателей.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Физическая подготовка и ее связь с укреплением здоровья, развитием физических качеств: физическая подготовка как система регулярных занятий по развитию физических качеств.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Адаптивная физическая культура: адаптивная физическая культура как система занятий физическими упражнениями по укреплению и сохранению здоровья.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Здоровье и здоровый образ жизни: здоровый образ жизни, роль и значение физической культуры в его формировании.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Физическая культура человека.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Режим дня, его основное содержание и правила планирования: режим дня, его основное содержание и правила планирования. Утренняя зарядка и ее влияние на работоспособность человека.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Закаливание организма: закаливание организма способами принятия воздушных ванн, купания.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Влияние занятий физической культурой на формирование положительных качеств личности: влияние занятий физической культурой на формирование положительных качеств личности (воли, смелости, трудолюбия, честности, этических норм поведения).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Доврачебная помощь во время занятий физической культурой и спортом: оказание доврачебной помощи во время занятий физической культурой и спортом.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2. Способы двигательной (физкультурной) деятельности.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Организация и проведение самостоятельных занятий физической культурой.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физкультминуток, физкультпауз (подвижных перемен): составление (по образцу) индивидуальных планов занятий физической подготовкой, выделение основных частей занятий, определение их направленности и содержания.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осанки).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3. Физическое совершенствование.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3.1. Физкультурно-оздоровительная деятельность.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Оздоровительные формы занятий в режиме учебного дня и учебной недели.</w:t>
      </w:r>
    </w:p>
    <w:p w:rsidR="004C5DEB" w:rsidRPr="004633D7" w:rsidRDefault="004C5DEB" w:rsidP="004633D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физкультминуток и физкультпауз.</w:t>
      </w:r>
    </w:p>
    <w:p w:rsidR="004C5DEB" w:rsidRPr="004633D7" w:rsidRDefault="004C5DEB" w:rsidP="004633D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на формирование правильной осанки.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Индивидуальные комплексы адаптивно (лечебной) и корригирующей физической культуры.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3.2. Спортивно-оздоровительная деятельность с общеразвивающей направленностью.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Гимнастика с основами акробатики.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Организующие команды и приемы: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построение и перестроение на месте;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перестроение из колонны по одному в колонну по четыре дроблением и сведением;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перестроение из колонны по два и по четыре в колонну по одному разведением и слиянием;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в колонне с изменением длины шага.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 и комбинации: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упражнения: кувырок вперед в группировке;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кувырок назад в упор присев;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из упора присев перекат назад в стойку на лопатках.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Ритмическая гимнастика (девочки)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стилизованные общеразвивающие упражнения.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Опорные прыжки: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на гимнастического козла с последующим спрыгиванием.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и комбинации на гимнастическом бревне (девочки)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прогнувшись);зачетная комбинация.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и комбинации на гимнастической перекладине: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висы согнувшись, висы прогнувшись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Легкая атлетика.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Беговые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на короткие дистанции: от 10 до 15 м;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ускорение с высокого старта; бег с ускорением от 30 до 40 м; скоростной бег до 40 м; на результат 60 м;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высокий старт; низкий старт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в равномерном темпе от 10 до 12 минут;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кроссовый бег; бег на 1000м.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варианты челночного бега 3х10 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Прыжковые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в длину с 7-9 шагов разбега способом «согнув ноги»;</w:t>
      </w:r>
    </w:p>
    <w:p w:rsidR="004C5DEB" w:rsidRPr="004633D7" w:rsidRDefault="004C5DEB" w:rsidP="004633D7">
      <w:pPr>
        <w:pStyle w:val="ListParagraph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в высоту с 3-5 шагов разбега способом «перешагивание».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мяча: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теннисного мяча с места на дальность отскока от стены;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 на заданное расстояние; на дальность;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 в вертикальную неподвижную мишень;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набивного мяча двумя руками из-за головы с положения сидя на полу, от груди.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Спортивные игры.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Баскетбол: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стойка игрока, перемещение в стойке приставными шагами боком, лицом и спиной вперед;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остановка двумя шагами и прыжком;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повороты без мяча и с мячом;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комбинация из освоенных элементов техники передвижений (перемещения в стойке, остановка, поворот, ускорение)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шагом, бегом, змейкой, с обеганием стоек; по прямой, с изменением направления движения и скорости;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в низкой, средней и высокой стойке на месте;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двумя руками от груди на месте и в движении;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одной рукой от плеча на месте;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двумя руками с отскоком от пола;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штрафной бросок;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вырывание и выбивание мяча;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игра по правилам.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Волейбол:</w:t>
      </w:r>
    </w:p>
    <w:p w:rsidR="004C5DEB" w:rsidRPr="004633D7" w:rsidRDefault="004C5DEB" w:rsidP="004633D7">
      <w:pPr>
        <w:pStyle w:val="ListParagraph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стойки игрока; перемещение в стойке приставными шагами боком, лицом и спиной вперед;</w:t>
      </w:r>
    </w:p>
    <w:p w:rsidR="004C5DEB" w:rsidRPr="004633D7" w:rsidRDefault="004C5DEB" w:rsidP="004633D7">
      <w:pPr>
        <w:pStyle w:val="ListParagraph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ходьба, бег и выполнение заданий (сесть на пол, встать, подпрыгнуть и др.);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прием и передача мяча двумя руками снизу на месте в паре, через сетку;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прием и передача мяча сверху двумя руками;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нижняя и верхняя прямая подача;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игра по упрощенным правилам мини-волейбола.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 xml:space="preserve">Лыжные гонки.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Передвижение на лыжах: </w:t>
      </w:r>
    </w:p>
    <w:p w:rsidR="004C5DEB" w:rsidRPr="004633D7" w:rsidRDefault="004C5DEB" w:rsidP="004633D7">
      <w:pPr>
        <w:pStyle w:val="ListParagraph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попеременный двухшажный ход;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одновременный одношажный ход; одновременный бесшажный ход;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передвижения с чередованием ходов, переходом с одного способа на другой (переход без шага, переход через шаг, переход через два шага; прямой переход; переход с неоконченным отталкиванием палкой);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перешагивание на лыжах небольших препятствий; перелезание через препятствия на лыжах.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Подъѐмы, спуски, повороты, торможение: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поворот переступанием, подъѐм «лесенкой»; подъѐм «ѐлочкой»; подъѐм «полуѐлочкой»; спуск в основной, высокой и низкой стойках, по ровной поверхности, с преодолением бугров и впадин, небольших трамплинов; торможение плугом; торможение упором; торможение боковым скольжением; поворот упором.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Прикладно-ориентированная подготовка.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Прикладно-ориентированные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ходьбой, бегом по пересеченной местности;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лазанье по канату (мальчики);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лазанье по гимнастической стенке вверх, вниз, горизонтально, по диагонали лицом и спиной к стенке (девочки);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приземление на точность и сохранение равновесия;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преодоление полос препятствий.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Упражнения общеразвивающей направленности.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Общефизическая подготовка: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Гимнастика с основами акробатики: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гибкости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с гимнастической палкой (укороченной скакалкой) для развития подвижности плечевого сустава (выкруты);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активных и пассивных упражнений с большой амплитудой движений;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для развития подвижности суставов (полушпагат, шпагат, складка,мост).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преодоление препятствий прыжком с опорой на руки;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теннисного мяча правой и левой рукой в подвижную и не подвижную мишень, с места и разбега;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разнообразные прыжки через гимнастическую скакалку на месте и с продвижением;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на точность отталкивания и приземления.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подтягивание в висе и отжимание в упоре;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подтягивание в висе стоя (лежа) на низкой перекладине (девочки);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отжимание в упоре лежа с изменяющейся высотой опоры для рук и ног;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поднимание ног в висе на гимнастической стенке до посильной высоты;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набивного мяча из различных исходных положений;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избирательного воздействия на отдельные мышечные группы (с увеличивающимся темпом движений без потери качества выполнения).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Легкая атлетика: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выносливости</w:t>
      </w:r>
    </w:p>
    <w:p w:rsidR="004C5DEB" w:rsidRPr="004633D7" w:rsidRDefault="004C5DEB" w:rsidP="004633D7">
      <w:pPr>
        <w:pStyle w:val="ListParagraph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с максимальной скоростью в режиме повоторно-интервального метода;</w:t>
      </w:r>
    </w:p>
    <w:p w:rsidR="004C5DEB" w:rsidRPr="004633D7" w:rsidRDefault="004C5DEB" w:rsidP="004633D7">
      <w:pPr>
        <w:pStyle w:val="ListParagraph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с равномерной скоростью в зонах большой и умеренной интенсивности.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прыжки в полуприседе (на месте, с продвижением в разные стороны);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запрыгивание с последующим спрыгиванием;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с набивными мячами.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на месте с максимальной скоростью и темпом с опорой на руки и без опоры;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повторный бег на короткие дистанции с максимальной скоростью (по прямой);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через скакалку в максимальном темпе;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подвижные и спортивные игры, эстафеты.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Специализированные комплексы упражнений на развитие координации (разрабатываются на основе учебного материала разделов «Гимнастика» и «Спортивные игры»).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 xml:space="preserve">Лыжные гонки.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 xml:space="preserve">Развитие выносливости.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Кроссовый бег и бег по пересечѐнной местности.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Гладкий бег с равномерной скоростью в режиме умеренной и большой интенсивности.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Повторный бег с максимальной скоростью с уменьшающимся интервалом отдыха.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в различных направлениях и из разных исходных положений в режиме повторного и непрерывного способа выполнения.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Передвижения на лыжах с равномерной скоростью в режимах умеренной, большой и субмаксимальной интенсивности, с соревновательной скоростью.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с локальным отягощением на отдельные мышечные группы.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силовой направленности на спортивных снарядах(перекладине, брусьях, гимнастической стенке), выполняемые по методу круговой тренировки.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Скоростной бег и прыжки с дополнительным отягощением (в различных направлениях и сразличной амплитудой движений, из разных исходных положений).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Многоскоки, спрыгивания-запрыгивания на месте и с продвижением вперѐд.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Полосы препятствий силовой направленности (передвижения в висах и упорах на руках, бег в горку сперенесением тяжестей, преодоление препятствий прыжками разной формы).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на лыжах по отлогому склону с дополнительным отягощением. Скоростной подъѐм ступающим и скользящим шагом, бегом, «лесенкой», «ѐлочкой».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на подвижной опоре (с изменением центра тяжести тела по отношению к опоре, с разной амплитудой движений и скоростью выполнения, перераспределением массы тела с одной ноги на другую).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на дифференцирование мышечных усилий (броски набивного мяча, прыжки на заданное расстояние различными способами и в разных направлениях движения).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в поворотах и спусках на лыжах.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на короткие дистанции с максимальной скоростью.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Челночный бег.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Подвижные и спортивные игры, эстафеты.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через скакалку в максимальном темпе.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Баскетбол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влево;приседания и т.д.);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выпрыгивание вверх с доставанием ориентиров левой (правой) рукой;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челночный бег (чередование дистанции лицом и спиной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вверх на обеих ногах и на одной ноге с места и с разбега;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подвижные и спортивные игры, эстафеты.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выносливости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повторный бег с максимальной скоростью с уменьшающимся интервалом отдыха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Развитие координации движений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-284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броски баскетбольного мяча по неподвижной и подвижной мишени;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 xml:space="preserve"> бег с «тенью» (повторение движений партнера);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бег по гимнастической скамейке;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 xml:space="preserve">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с дополнительным отягощением на основные мышечные группы.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Ходьба и прыжки в глубоком приседе.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на одной ноге и обеих ногах с продвижением вперѐд. по кругу, «змейкой», на месте с поворотом на 180° и 360°.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через скакалку в максимальном темпе на месте и с передвижением (с дополнительным отягощением и без него).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Напрыгивание и спрыгивание с последующим ускорением.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Многоскоки с последующим ускорением и ускорения с последующими много скоками.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набивного мяча из различных исходных положений, с различной траекторией полѐта одной рукой и обеими руками, стоя, сидя, вполуприседе.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 (двойные и тройные кувырки вперѐд и назад).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«с тенью» (повторение движений партнѐра).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по гимнастической скамейке, по гимнастическому бревну разной высоты.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Броски малого мяча в стену одной (обеими) руками с последующей его ловлей обеими руками и одной рукой, после отскока от стены (от пола).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с изменяющейся по команде скоростью и направлением передвижения.</w:t>
      </w:r>
    </w:p>
    <w:p w:rsidR="004C5DEB" w:rsidRPr="004633D7" w:rsidRDefault="004C5DEB" w:rsidP="004633D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C5DEB" w:rsidRPr="004633D7" w:rsidRDefault="004C5DEB" w:rsidP="004633D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Критерии и нормы оценки знаний учащихся по физической культуре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успешности учащихся по физической культуре: 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производится на общих основаниях и включает в себя качественные и количественные показатели: уровень соответствующих знаний (тесты, устные ответы), степень овладения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нормативов, учитывая возрастные и индивидуальные особенности занимающихся. При оценки успешности ориентироваться на темпы продвижения ученика в развитии его двигательных способностей, поощрять его стремления к самосовершенствованию, к углублению знаний в области физической культуры и ведению здорового образа жизни.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В пределах доступного дети должны знать терминологию, правила игр, способы выполнения упражнений, уметь объяснить это своими словами. Должны уметь выполнять упражнения, предусмотренные программой и пройденные на уроках. Учащиеся должны не только знать правила и содержание игры, но и уметь играть, умело использовать в играх изученные упражнения, согласовывать свои действия с действиями товарищей.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Необходимо, чтобы каждый учащийся в течении четверти получил пять - шесть оценок. При оценке успеваемости принимаются во внимание индивидуальные особенности детей: принадлежность к разным медицинским группам, уровень физического развития, последствия заболеваний и др.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умений и навыков выставляется за качество выполнения упражнений. Кроме того, следует учитывать количественный показатель учащихся при выполнении учебных нормативов по бегу, прыжкам, метаниям, лыжной подготовке и т.д.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Успеваемость учащихся по физической культуре оценивается по общепринятой в школе пятибалльной системе.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Для всех видов физических упражнений, в том числе и игр, может быть использован следующий критерий оценок: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 Допущено 3-4 ошибки.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"3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" - упражнение выполнено правильно, но недостаточно точно, с большим напряжением, допущены незначительные 5-6 ошибок; в играх учащийся показал знание лишь основных правил, но не всегда умеет пользоваться изученными движениями.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неправильно, с грубыми ошибками, более 7 ошибок; в играх учащийся показал слабое знание правил, неумение пользоваться изученными упражнениями.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успеваемости за четверть выставляется на основании данных текущего учета. При этом не допускается суммирование всех оценок и определение среднеарифметического показателя. Все оценки, поставленные учащимся в порядке индивидуального и фронтального опроса, имеют влияние на итоговую оценку за четверть. Однако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за год выставляется на основании четвертных оценок в соответствии с общепедагогическими требованиями.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4C5DEB" w:rsidRPr="004633D7" w:rsidSect="00726D6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4633D7">
        <w:rPr>
          <w:rFonts w:ascii="Times New Roman" w:hAnsi="Times New Roman"/>
          <w:sz w:val="24"/>
          <w:szCs w:val="24"/>
        </w:rPr>
        <w:t>2004</w:t>
      </w:r>
    </w:p>
    <w:p w:rsidR="004C5DEB" w:rsidRPr="004633D7" w:rsidRDefault="004C5DEB" w:rsidP="00463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33D7">
        <w:rPr>
          <w:rStyle w:val="29"/>
          <w:sz w:val="24"/>
          <w:szCs w:val="24"/>
          <w:lang w:eastAsia="en-US"/>
        </w:rPr>
        <w:t xml:space="preserve">ТЕМАТИЧЕСКОЕ ПЛАНИРОВАНИЕ 5 </w:t>
      </w:r>
      <w:r w:rsidRPr="004633D7">
        <w:rPr>
          <w:rStyle w:val="291"/>
          <w:sz w:val="24"/>
          <w:szCs w:val="24"/>
          <w:lang w:eastAsia="en-US"/>
        </w:rPr>
        <w:t>класс</w:t>
      </w: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946"/>
        <w:gridCol w:w="1808"/>
      </w:tblGrid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4C5DEB" w:rsidRPr="004633D7" w:rsidTr="00782EE9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i/>
                <w:sz w:val="24"/>
                <w:szCs w:val="24"/>
              </w:rPr>
              <w:t>Легкая атлетика 10 часов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Инструктаж по ТБ. Высокий старт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>(от 15-30 м),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бег с ускорением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 xml:space="preserve">(30-50 м).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Встречная эстафета.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Высокий старт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 xml:space="preserve">(от 15-30м),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Бег на результат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>(30 м),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Круговая эстафета. Влияние легкоатлетических упраж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нений на здоровье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Высокий старт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>(от 15-30 м),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Бег на результат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>(60 м).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>финиширование. Прыжок в длину с места. Специальные упражнения, на развитие прыгучести.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Прыжок в длину с места на результат. Челночный бег 3х10м. Подвижная игра «Разведчики и часовые».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Обучение подбора разбега, отталкивания в прыжке в длину способом «согнув ноги», прыжок с 7-9 шагов разбега. Метание малого мяча в горизонталь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ную цель (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1х1) с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5-6 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Прыжок с 7-9 шагов разбега. Приземление. Челночный бег 3х10м на результат.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jc w:val="left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Прыжок с 7-9 шагов разбега. Метание малого мяча на дальность. Бег 1000 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Бег 1000м. на результат. Развитие. Прыжок в высоту способом «Перешагивание» Обучение подбора  разбега.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Прыжок в высоту способом «Перешагивание» с 7-9 шагов разбега. Приземление.  Подтягивание на перекладине в висе.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Прыжок в высоту способом «Перешагивание» с 7-9 шагов разбега. Поднимание туловища из положения лежа на спине.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Гимнастика 8 часов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Инструктаж по ТБ. Значение гимнастических уп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ражнений для сохранения правильной осанки. </w:t>
            </w:r>
            <w:r w:rsidRPr="004633D7">
              <w:rPr>
                <w:sz w:val="24"/>
                <w:szCs w:val="24"/>
              </w:rPr>
              <w:t>Опорный прыжок ч/з гимн. козла. Обучение напрыгиванию на гимн. мостик.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Вскок в упор присев.</w:t>
            </w:r>
            <w:r w:rsidRPr="004633D7">
              <w:rPr>
                <w:sz w:val="24"/>
                <w:szCs w:val="24"/>
              </w:rPr>
              <w:t xml:space="preserve"> Соскок прогнувшись.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Значение гимнастических уп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ражнений для сохранения правильной осанки. </w:t>
            </w:r>
            <w:r w:rsidRPr="004633D7">
              <w:rPr>
                <w:sz w:val="24"/>
                <w:szCs w:val="24"/>
              </w:rPr>
              <w:t>Опорный прыжок ч/з гимн. козла – ноги врозь (козел в ширину, высота 100-110см)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Значение гимнастических уп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ражнений для сохранения правильной осанки. Прыжок ноги врозь.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Акробатические упражнения: два кувырка вперед слитно, кувырок назад.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Акробатические упражнения: стойка на лопатках.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Мост из положения стоя с помощью. Эста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феты с обручем.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Комбинация из разученных упражнений.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Комбинация из разученных упражнений на результат.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Баскетбол 10 часов, спортивно-корригирующий модуль (5ч)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Инструктаж по ТБ. Стойка и передвижения игрока. Остановка прыжком. Ведение мяча на месте. Ловля мяча двумя руками от груди на месте в парах.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Стойка и передвижения игрока. Ведение мяча на месте. Остановка прыжком. Ловля мяча двумя руками от груди на месте в парах.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та.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Стойка и передвижения игрока. Ведение мяча с изменением скорости и высоты отскока. Бросок двумя руками снизу после ловли мяча. Позиционное нападение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(5 : 0)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без изменения позиции игроков. Игра в мини-баскетбол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та.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та. Игра в мини-баскетбол. Игра в мини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Стойка и передвижения игрока. Ведение мяча с изменением скорости и высоты отскока. Бросок двумя руками снизу после ловли мяча. Позиционное нападение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(5 : 0)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без изменения позиции игроков. Игра в мини-баскетбол.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Стойка и передвижения игрока. Ведение мяча с изменением скорости и высоты отскока. Со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четание приемов: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(ведение - остановка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-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бро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softHyphen/>
              <w:t>сок).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Позиционное нападение через скрестный выход.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Стойка и передвижения игрока. Вырывание и выбивание мяча. Бросок одной рукой от плеча на месте. Нападение быстрым про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рывом.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Стойка и передвижения игрока. Вырывание и выбивание мяча. Бросок одной рукой от плеча на месте. Сочетание приемов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(ве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softHyphen/>
              <w:t>дение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-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остановка - бросок).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Нападение бы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стрым прорывом. Игра мини-баскетбол.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Зимние игры 4 часа, спортивно-корригирующий модуль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Инструктаж по ТБ. ОРУ в движении.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Стойки и передвижения игрока. Удары по неподвижному и катящемуся мячу. Остановка мяча внутренней стороной стопы. </w:t>
            </w:r>
            <w:r w:rsidRPr="004633D7">
              <w:rPr>
                <w:sz w:val="24"/>
                <w:szCs w:val="24"/>
              </w:rPr>
              <w:t xml:space="preserve">Мини – футбол.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Стойки и передвижения игрока. Удары по неподвижному и катящемуся мячу. Ведение мяча по прямой с изменением направления движения и скорости. </w:t>
            </w:r>
            <w:r w:rsidRPr="004633D7">
              <w:rPr>
                <w:sz w:val="24"/>
                <w:szCs w:val="24"/>
              </w:rPr>
              <w:t xml:space="preserve">Мини – футбол.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Эстафеты на санках и лыжах.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Эстафеты на санках и лыжах. Снежный городок.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Лыжная подготовка 12 часов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Инструктаж по ТБ. Одновременный двухшажный и  бесшажный ходы.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Игры на лыжах: «Остановка рывком», эстафеты.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Прохождение дист.  2,5км.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Подъём «ёлочкой». Торможение и поворот упором. Игры на лыжах, эстафеты.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Прохождение дистанции3км.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Подъём «ёлочкой» на результат.  Игры на лыжах: «С горки на горку».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Прохождение дистанции3км.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Торможение и поворот упором на результат. Игра «Остановка рывком».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Прохождение дистанции3,5 км.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Повороты на лыжах в движении. Игра«С горки на горку».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Прохождение дистанции  3,5км.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 Игры на лыжах: «Эстафета с передачей палок», «С горки на горку».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Волейбол 8 часов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Техника безо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пасности при игре в волейбол. </w:t>
            </w:r>
            <w:r w:rsidRPr="004633D7">
              <w:rPr>
                <w:sz w:val="24"/>
                <w:szCs w:val="24"/>
              </w:rPr>
              <w:t>Ходьба и бег с остановкой по сигналу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>. Пере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дача мяча двумя руками сверху над собой. Эста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фета с элементами волейбола.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Ходьба и бег с остановкой по сигналу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>. Пере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дача мяча двумя руками сверху в стену. Под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вижная игра «Пасовка волейболистов»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Стойка игрока. Передвижения в стойке.</w:t>
            </w:r>
            <w:r w:rsidRPr="004633D7">
              <w:rPr>
                <w:sz w:val="24"/>
                <w:szCs w:val="24"/>
              </w:rPr>
              <w:t xml:space="preserve"> Прием и передача мяча снизу. Игра в волейбол по упрощённым правилам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Стойка игрока. Передвижения в стойке.</w:t>
            </w:r>
            <w:r w:rsidRPr="004633D7">
              <w:rPr>
                <w:sz w:val="24"/>
                <w:szCs w:val="24"/>
              </w:rPr>
              <w:t xml:space="preserve"> Прием и передача мяча снизу. Игра в волейбол по упрощённым правилам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Передача мяча сверху 2 руками на месте и после перемещения вперед на результат.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Прием и передача мяча снизу. Нижняя прямая подача с 4м на результат.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Комбинация из освоенных элементов техники передвижений (перемещения в стойке, остановки, ускорения) на результат. </w:t>
            </w:r>
            <w:r w:rsidRPr="004633D7">
              <w:rPr>
                <w:sz w:val="24"/>
                <w:szCs w:val="24"/>
              </w:rPr>
              <w:t>Нижняя прямая подача с 4м.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Прием и передача мяча снизу на результат.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 xml:space="preserve">ОФП, мини-футбол4 часа, спортивно-корригирующий модуль 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Инструктаж по ТБ. Обучение технике длительного бега. Подтягивание на перекладине.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Удары по неподвижному и катящемуся мячу. Остановка мяча внутренней стороной стопы. </w:t>
            </w:r>
            <w:r w:rsidRPr="004633D7">
              <w:rPr>
                <w:sz w:val="24"/>
                <w:szCs w:val="24"/>
              </w:rPr>
              <w:t>Мини – футбол.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Подтягивание на перекладине. Прыжки в глубину.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Ведение мяча по прямой с изменением направления движения и скорости. </w:t>
            </w:r>
            <w:r w:rsidRPr="004633D7">
              <w:rPr>
                <w:sz w:val="24"/>
                <w:szCs w:val="24"/>
              </w:rPr>
              <w:t xml:space="preserve">Мини – футбол.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Подтягивание на перекладине. Вырывание, выбивание мяча. Игра вратаря. Прыжки через скакалку на скорость. Мини-футбол.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Висы на перекладине. Прыжки через скакалку на выносливость, нам результат. Мини-футбол.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Гимнастика 4 часа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946" w:type="dxa"/>
            <w:vAlign w:val="center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. Акробатические упражнения: 2 кувырка вперед слитно; мост из положения, стоя с помощью; стойка на лопатках. Броски набивного мяча.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Акробатические упражнения: стойка на лопатках. Обучение группировке, самостраховки. Подтягивание на высокой низкой перекладине в висе и висе лежа. Броски набивного мяча.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Комбинации из разученных упражнений. Подтягивание на высокой низкой перекладине в висе и висе лежа на результат.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Эста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феты со скакалкой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Комбинации из разученных упражнений. Эстафета с элементами акробатики (кувырки, лазание по гимн. скамейке, по гимн. стенке).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Легкая атлетика 8 часов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Прыжки в высоту Челночный бег 3х10 м. Поднимание туловища из положения, лежа на спине. Эстафеты беговые.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 xml:space="preserve">Прыжки в высоту Челночный бег 3х10 м на результат. Эстафеты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 xml:space="preserve">Бег 30 м.  на результат. Бег 60 м. Прыжки в длину с места. Эстафеты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 xml:space="preserve">Бег 60 м на результат. Прыжки в длину с места. Эстафеты с предметами.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 xml:space="preserve">Прыжки в длину с места на результат. Бег в равномерном темпе 100м. Эстафеты, с прыжками.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Бег в </w:t>
            </w:r>
            <w:r w:rsidRPr="004633D7">
              <w:rPr>
                <w:rFonts w:ascii="Times New Roman" w:hAnsi="Times New Roman"/>
                <w:sz w:val="24"/>
                <w:szCs w:val="24"/>
              </w:rPr>
              <w:t>1000 м на результат. Прыжки в длину с разбега. Эстафеты с предметами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sz w:val="24"/>
                <w:szCs w:val="24"/>
              </w:rPr>
              <w:t xml:space="preserve">Метание мяча на дальность. Прыжки в длину с разбега. Эстафеты беговые, с прыжками.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782EE9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sz w:val="24"/>
                <w:szCs w:val="24"/>
              </w:rPr>
              <w:t xml:space="preserve">Метание мяча на дальность на результат. Прыжки в длину с разбега. Эстафеты беговые, с прыжками.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Содержание адаптированной программы для детей с ОВЗ  6 кл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1. «Знания о физической культуре»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История физической культуры.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Олимпийские игры древности: мифы и легенды о зарождении Олимпийских игр древности.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Возрождение Олимпийских игр и олимпийского движения: возрождение Олимпийских игр и олимпийского движения.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История зарождения олимпийского движения в России: Олимпийское движение в дореволюционной России, роль А.Д. Бутовского в его становлении и развитии.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Олимпийское движение в России (СССР): основные этапы развития олимпийского движения в России (СССР).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Физическая культура (основные понятия)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Физическое развитие человека: понятие о физическом развитии, характеристика его основных показателей.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Физическая подготовка и ее связь с укреплением здоровья, развитием физических качеств: физическая подготовка как система регулярных занятий по развитию физических качеств.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Адаптивная физическая культура: адаптивная физическая культура как система занятий физическими упражнениями по укреплению и сохранению здоровья.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Здоровье и здоровый образ жизни: здоровый образ жизни, роль и значение физической культуры в его формировании.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Физическая культура человека.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Режим дня, его основное содержание и правила планирования: режим дня, его основное содержание и правила планирования. Утренняя зарядка и ее влияние на работоспособность человека.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Закаливание организма: закаливание организма способами принятия воздушных ванн, купания.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Влияние занятий физической культурой на формирование положительных качеств личности: влияние занятий физической культурой на формирование положительных качеств личности (воли, смелости, трудолюбия, честности, этических норм поведения).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Доврачебная помощь во время занятий физической культурой и спортом: оказание доврачебной помощи во время занятий физической культурой и спортом.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2. Способы двигательной (физкультурной) деятельности.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Организация и проведение самостоятельных занятий физической культурой.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физкультминуток, физкультпауз (подвижных перемен): составление (по образцу) индивидуальных планов занятий физической подготовкой, выделение основных частей занятий, определение их направленности и содержания.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осанки).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3. Физическое совершенствование.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3.1. Физкультурно-оздоровительная деятельность.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Оздоровительные формы занятий в режиме учебного дня и учебной недели.</w:t>
      </w:r>
    </w:p>
    <w:p w:rsidR="004C5DEB" w:rsidRPr="004633D7" w:rsidRDefault="004C5DEB" w:rsidP="004633D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физкультминуток и физкультпауз.</w:t>
      </w:r>
    </w:p>
    <w:p w:rsidR="004C5DEB" w:rsidRPr="004633D7" w:rsidRDefault="004C5DEB" w:rsidP="004633D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на формирование правильной осанки.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Индивидуальные комплексы адаптивно (лечебной) и корригирующей физической культуры.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3.2. Спортивно-оздоровительная деятельность с общеразвивающей направленностью.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Гимнастика с основами акробатики.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Организующие команды и приемы: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построение и перестроение на месте;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перестроение из колонны по одному в колонну по четыре дроблением и сведением;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перестроение из колонны по два и по четыре в колонну по одному разведением и слиянием;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в колонне с изменением длины шага.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 и комбинации: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упражнения: кувырок вперед в группировке;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кувырок назад в упор присев;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из упора присев перекат назад в стойку на лопатках.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Ритмическая гимнастика (девочки)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стилизованные общеразвивающие упражнения.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Опорные прыжки: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на гимнастического козла с последующим спрыгиванием.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и комбинации на гимнастическом бревне (девочки)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и комбинации на гимнастической перекладине: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висы согнувшись, висы прогнувшись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Легкая атлетика.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Беговые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на короткие дистанции: от 10 до 15 м;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ускорение с высокого старта; бег с ускорением от 30 до 40 м; скоростной бег до 40 м; на результат 60 м;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высокий старт; низкий старт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в равномерном темпе от 10 до 12 минут;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кроссовый бег; бег на 1000м.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варианты челночного бега 3х10 м.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Прыжковые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в длину с 7-9 шагов разбега способом «согнув ноги»;</w:t>
      </w:r>
    </w:p>
    <w:p w:rsidR="004C5DEB" w:rsidRPr="004633D7" w:rsidRDefault="004C5DEB" w:rsidP="004633D7">
      <w:pPr>
        <w:pStyle w:val="ListParagraph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в высоту с 3-5 шагов разбега способом «перешагивание».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мяча: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теннисного мяча с места на дальность отскока от стены;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 на заданное расстояние; на дальность;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 в вертикальную неподвижную мишень;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набивного мяча двумя руками из-за головы с положения сидя на полу, от груди.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Спортивные игры.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Баскетбол: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стойка игрока, перемещение в стойке приставными шагами боком, лицом и спиной вперед;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остановка двумя шагами и прыжком;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повороты без мяча и с мячом;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комбинация из освоенных элементов техники передвижений (перемещения в стойке, остановка, поворот, ускорение)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шагом, бегом, змейкой, с обеганием стоек; по прямой, с изменением направления движения и скорости;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в низкой, средней и высокой стойке на месте;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двумя руками от груди на месте и в движении;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одной рукой от плеча на месте;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двумя руками с отскоком от пола;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штрафной бросок;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вырывание и выбивание мяча;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игра по правилам.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Волейбол:</w:t>
      </w:r>
    </w:p>
    <w:p w:rsidR="004C5DEB" w:rsidRPr="004633D7" w:rsidRDefault="004C5DEB" w:rsidP="004633D7">
      <w:pPr>
        <w:pStyle w:val="ListParagraph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стойки игрока; перемещение в стойке приставными шагами боком, лицом и спиной вперед;</w:t>
      </w:r>
    </w:p>
    <w:p w:rsidR="004C5DEB" w:rsidRPr="004633D7" w:rsidRDefault="004C5DEB" w:rsidP="004633D7">
      <w:pPr>
        <w:pStyle w:val="ListParagraph"/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ходьба, бег и выполнение заданий (сесть на пол, встать, подпрыгнуть и др.);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прием и передача мяча двумя руками снизу на месте в паре, через сетку;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прием и передача мяча сверху двумя руками;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нижняя и верхняя прямая подача;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игра по упрощенным правилам мини-волейбола.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 xml:space="preserve">Лыжные гонки. 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Передвижение на лыжах: </w:t>
      </w:r>
    </w:p>
    <w:p w:rsidR="004C5DEB" w:rsidRPr="004633D7" w:rsidRDefault="004C5DEB" w:rsidP="004633D7">
      <w:pPr>
        <w:pStyle w:val="ListParagraph"/>
        <w:numPr>
          <w:ilvl w:val="0"/>
          <w:numId w:val="2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попеременный двухшажный ход;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одновременный одношажный ход; одновременный бесшажный ход;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передвижения с чередованием ходов, переходом с одного способа на другой (переход без шага, переход через шаг, переход через два шага; прямой переход; переход с неоконченным отталкиванием палкой);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перешагивание на лыжах небольших препятствий; перелезание через препятствия на лыжах.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Подъѐмы, спуски, повороты, торможение: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поворот переступанием, подъѐм «лесенкой»; подъѐм «ѐлочкой»; подъѐм «полуѐлочкой»; спуск в основной, высокой и низкой стойках, по ровной поверхности, с преодолением бугров и впадин, небольших трамплинов; торможение плугом; торможение упором; торможение боковым скольжением; поворот упором.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Прикладно-ориентированная подготовка.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Прикладно-ориентированные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ходьбой, бегом по пересеченной местности;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лазанье по канату (мальчики);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лазанье по гимнастической стенке вверх, вниз, горизонтально, по диагонали лицом и спиной к стенке (девочки);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приземление на точность и сохранение равновесия;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преодоление полос препятствий.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Упражнения общеразвивающей направленности.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Общефизическая подготовка: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Гимнастика с основами акробатики: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Развитие гибкости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с гимнастической палкой (укороченной скакалкой) для развития подвижности плечевого сустава (выкруты);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активных и пассивных упражнений с большой амплитудой движений;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для развития подвижности суставов (полушпагат, шпагат, складка, мост).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Развитие координации движений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преодоление препятствий прыжком с опорой на руки;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теннисного мяча правой и левой рукой в подвижную и не подвижную мишень, с места и разбега;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разнообразные прыжки через гимнастическую скакалку на месте и с продвижением;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на точность отталкивания и приземления.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Развитие силы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подтягивание в висе и отжимание в упоре;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подтягивание в висе стоя (лежа) на низкой перекладине (девочки);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отжимание в упоре лежа с изменяющейся высотой опоры для рук и ног;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поднимание ног в висе на гимнастической стенке до посильной высоты;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набивного мяча из различных исходных положений;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избирательного воздействия на отдельные мышечные группы (с увеличивающимся темпом движений без потери качества выполнения).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Легкая атлетика: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выносливости</w:t>
      </w:r>
    </w:p>
    <w:p w:rsidR="004C5DEB" w:rsidRPr="004633D7" w:rsidRDefault="004C5DEB" w:rsidP="004633D7">
      <w:pPr>
        <w:pStyle w:val="ListParagraph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с максимальной скоростью в режиме повоторно-интервального метода;</w:t>
      </w:r>
    </w:p>
    <w:p w:rsidR="004C5DEB" w:rsidRPr="004633D7" w:rsidRDefault="004C5DEB" w:rsidP="004633D7">
      <w:pPr>
        <w:pStyle w:val="ListParagraph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с равномерной скоростью в зонах большой и умеренной интенсивности.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прыжки в полуприседе (на месте, с продвижением в разные стороны);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запрыгивание с последующим спрыгиванием;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с набивными мячами.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на месте с максимальной скоростью и темпом с опорой на руки и без опоры;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повторный бег на короткие дистанции с максимальной скоростью (по прямой);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через скакалку в максимальном темпе;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подвижные и спортивные игры, эстафеты.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Специализированные комплексы упражнений на развитие координации (разрабатываются на основе учебного материала разделов «Гимнастика» и «Спортивные игры»).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 xml:space="preserve">Лыжные гонки. 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 xml:space="preserve">Развитие выносливости.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Кроссовый бег и бег по пересечѐнной местности.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Гладкий бег с равномерной скоростью в режиме умеренной и большой интенсивности.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Повторный бег с максимальной скоростью с уменьшающимся интервалом отдыха.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в различных направлениях и из разных исходных положений в режиме повторного и непрерывного способа выполнения.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Передвижения на лыжах с равномерной скоростью в режимах умеренной, большой и субмаксимальной интенсивности, с соревновательной скоростью.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с локальным отягощением на отдельные мышечные группы.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силовой направленности на спортивных снарядах(перекладине, брусьях, гимнастической стенке), выполняемые по методу круговой тренировки.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Скоростной бег и прыжки с дополнительным отягощением (в различных направлениях и с различной амплитудой движений, из разных исходных положений).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Многоскоки, спрыгивания-запрыгивания на месте и с продвижением вперѐд.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Полосы препятствий силовой направленности (передвижения в висах и упорах на руках, бег в горку сперенесением тяжестей, преодоление препятствий прыжками разной формы).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на лыжах по отлогому склону с дополнительным отягощением. Скоростной подъѐм ступающим и скользящим шагом, бегом, «лесенкой», «ѐлочкой».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на подвижной опоре (с изменением центра тяжести тела по отношению к опоре, с разной амплитудой движений и скоростью выполнения, перераспределением массы тела с одной ноги на другую).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на дифференцирование мышечных усилий (броски набивного мяча, прыжки на заданное расстояние различными способами и в разных направлениях движения).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в поворотах и спусках на лыжах.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на короткие дистанции с максимальной скоростью.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Челночный бег.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Подвижные и спортивные игры, эстафеты.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через скакалку в максимальном темпе.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Баскетбол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выпрыгивание вверх с доставанием ориентиров левой (правой) рукой;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челночный бег (чередование дистанции лицом и спиной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вверх на обеих ногах и на одной ноге с места и с разбега;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подвижные и спортивные игры, эстафеты.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выносливости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 xml:space="preserve">            Повторный бег с максимальной скоростью с уменьшающимся интервалом отдыха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Развитие координации движений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броски баскетбольного мяча по неподвижной и подвижной мишени;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 xml:space="preserve"> бег с «тенью» (повторение движений партнера);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бег по гимнастической скамейке;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 xml:space="preserve">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с дополнительным отягощением на основные мышечные группы.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Ходьба и прыжки в глубоком приседе.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на одной ноге и обеих ногах с продвижением вперѐд. по кругу, «змейкой», на месте с поворотом на 180° и 360°.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через скакалку в максимальном темпе на месте и с передвижением (с дополнительным отягощением и без него).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Напрыгивание и спрыгивание с последующим ускорением.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Многоскоки с последующим ускорением и ускорения с последующими много скоками.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набивного мяча из различных исходных положений, с различной траекторией полѐта одной рукой и обеими руками, стоя, сидя, в полуприседе.</w:t>
      </w:r>
    </w:p>
    <w:p w:rsidR="004C5DEB" w:rsidRPr="004633D7" w:rsidRDefault="004C5DEB" w:rsidP="004633D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Броски баскетбольного мяча по неподвижной и подвижной мишени.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 (двойные и тройные кувырки вперѐд и назад).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«с тенью» (повторение движений партнѐра). </w:t>
      </w:r>
    </w:p>
    <w:p w:rsidR="004C5DEB" w:rsidRPr="004633D7" w:rsidRDefault="004C5DEB" w:rsidP="004633D7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по гимнастической скамейке, по гимнастическому бревну разной высоты. </w:t>
      </w:r>
    </w:p>
    <w:p w:rsidR="004C5DEB" w:rsidRPr="004633D7" w:rsidRDefault="004C5DEB" w:rsidP="004633D7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малого мяча в стену одной (обеими) руками с последующей его ловлей обеими</w:t>
      </w:r>
    </w:p>
    <w:p w:rsidR="004C5DEB" w:rsidRPr="004633D7" w:rsidRDefault="004C5DEB" w:rsidP="004633D7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руками и одной рукой, после отскока от стены (от пола).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709"/>
        <w:jc w:val="both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с изменяющейся по команде скоростью и направлением передвижения</w:t>
      </w:r>
    </w:p>
    <w:p w:rsidR="004C5DEB" w:rsidRPr="004633D7" w:rsidRDefault="004C5DEB" w:rsidP="004633D7">
      <w:pPr>
        <w:pStyle w:val="BodyText"/>
        <w:rPr>
          <w:rStyle w:val="Strong"/>
          <w:sz w:val="24"/>
          <w:szCs w:val="24"/>
        </w:rPr>
      </w:pPr>
    </w:p>
    <w:p w:rsidR="004C5DEB" w:rsidRPr="004633D7" w:rsidRDefault="004C5DEB" w:rsidP="004633D7">
      <w:pPr>
        <w:pStyle w:val="BodyText"/>
        <w:rPr>
          <w:rStyle w:val="Strong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33D7">
        <w:rPr>
          <w:rStyle w:val="29"/>
          <w:sz w:val="24"/>
          <w:szCs w:val="24"/>
        </w:rPr>
        <w:t xml:space="preserve">ТЕМАТИЧЕСКОЕ ПЛАНИРОВАНИЕ 6 </w:t>
      </w:r>
      <w:r w:rsidRPr="004633D7">
        <w:rPr>
          <w:rStyle w:val="291"/>
          <w:sz w:val="24"/>
          <w:szCs w:val="24"/>
          <w:lang w:eastAsia="en-US"/>
        </w:rPr>
        <w:t>класс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0"/>
        <w:gridCol w:w="8487"/>
        <w:gridCol w:w="1417"/>
      </w:tblGrid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программы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4C5DEB" w:rsidRPr="004633D7" w:rsidTr="004D180C">
        <w:tc>
          <w:tcPr>
            <w:tcW w:w="5000" w:type="pct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Легкая атлетика 10 часов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Инструктаж по ТБ. Высокий старт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(от 15-30 м),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бег с ускорением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 xml:space="preserve">(30-50 м).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Встречная эстафета.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Высокий старт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 xml:space="preserve">(от 15-30м),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Бег на результат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(30 м),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Круговая эстафета. Влияние легкоатлетических упраж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нений на здоровье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Высокий старт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(от 15-30 м),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Бег на результат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(60 м).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>финиширование. Прыжок в длину с места. Специальные упражнения, на развитие прыгучести.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Прыжок в длину с места на результат. Челночный бег 3х10м. Подвижная игра «Разведчики и часовые».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Обучение подбора разбега, отталкивания в прыжке в длину способом «согнув ноги», прыжок с 7-9 шагов разбега. Метание малого мяча в горизонталь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ную цель (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1х1) с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5-6 м.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Прыжок с 7-9 шагов разбега. Приземление. Челночный бег 3х10м на результат.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jc w:val="left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Прыжок с 7-9 шагов разбега. Метание малого мяча на дальность. Бег 1000 м.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Бег 1000м. на результат. Развитие. Прыжок в высоту способом «Перешагивание» Обучение подбора  разбега.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Прыжок в высоту способом «Перешагивание» с 7-9 шагов разбега. Приземление.  Подтягивание на перекладине в висе.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Прыжок в высоту способом «Перешагивание» с 7-9 шагов разбега. Поднимание туловища из положения лежа на спине.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5000" w:type="pct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Гимнастика 8 часов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Инструктаж по ТБ. Значение гимнастических уп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ражнений для сохранения правильной осанки. </w:t>
            </w:r>
            <w:r w:rsidRPr="004633D7">
              <w:rPr>
                <w:sz w:val="24"/>
                <w:szCs w:val="24"/>
                <w:lang w:eastAsia="ru-RU"/>
              </w:rPr>
              <w:t>Опорный прыжок ч/з гимн. козла. Обучение напрыгиванию на гимн. мостик.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Вскок в упор присев.</w:t>
            </w:r>
            <w:r w:rsidRPr="004633D7">
              <w:rPr>
                <w:sz w:val="24"/>
                <w:szCs w:val="24"/>
                <w:lang w:eastAsia="ru-RU"/>
              </w:rPr>
              <w:t xml:space="preserve"> Соскок прогнувшись.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Значение гимнастических уп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ражнений для сохранения правильной осанки. </w:t>
            </w:r>
            <w:r w:rsidRPr="004633D7">
              <w:rPr>
                <w:sz w:val="24"/>
                <w:szCs w:val="24"/>
                <w:lang w:eastAsia="ru-RU"/>
              </w:rPr>
              <w:t>Опорный прыжок ч/з гимн. козла – ноги врозь (козел в ширину, высота 100-110см)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Значение гимнастических уп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ражнений для сохранения правильной осанки. Прыжок ноги врозь.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Акробатические упражнения: два кувырка вперед слитно, кувырок назад.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Акробатические упражнения: стойка на лопатках.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Мост из положения стоя с помощью. Эста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феты с обручем.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Комбинация из разученных упражнений.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Комбинация из разученных упражнений на результат.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5000" w:type="pct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Баскетбол 10 часов, спортивно-корригирующий модуль (5ч)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Инструктаж по ТБ. Стойка и передвижения игрока. Остановка прыжком. Ведение мяча на месте. Ловля мяча двумя руками от груди на месте в парах. Игра в мини-баскетбол.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Стойка и передвижения игрока. Ведение мяча на месте. Остановка прыжком. Ловля мяча двумя руками от груди на месте в парах. Игра в мини-баскетбол.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та. Игра в мини-баскетбол.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Стойка и передвижения игрока. Ведение мяча с изменением скорости и высоты отскока. Бросок двумя руками снизу после ловли мяча. Позиционное нападение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(5 : 0)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без изменения позиции игроков. Игра в мини-баскетбол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та. Игра в мини-баскетбол.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та. Игра в мини-баскетбол. Игра в мини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-баскетбол.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Стойка и передвижения игрока. Ведение мяча с изменением скорости и высоты отскока. Бросок двумя руками снизу после ловли мяча. Позиционное нападение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(5 : 0)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без изменения позиции игроков. Игра в мини-баскетбол.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 передвижения игрока. Ведение мяча с изменением скорости и высоты отскока. Со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четание приемов: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(ведение - остановка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-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бро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softHyphen/>
              <w:t>сок).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Позиционное нападение через скрестный выход. Игра в мини-баскетбол.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 передвижения игрока. Вырывание и выбивание мяча. Бросок одной рукой от плеча на месте. Нападение быстрым про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рывом. Игра в мини-баскетбол.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Стойка и передвижения игрока. Вырывание и выбивание мяча. Бросок одной рукой от плеча на месте. Сочетание приемов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(ве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softHyphen/>
              <w:t>дение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-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остановка - бросок).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Нападение бы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стрым прорывом. Игра мини-баскетбол.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5000" w:type="pct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Зимние игры 4 часа, спортивно-корригирующий модуль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Инструктаж по ТБ. ОРУ в движении.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Стойки и передвижения игрока. Удары по неподвижному и катящемуся мячу. Остановка мяча внутренней стороной стопы. </w:t>
            </w:r>
            <w:r w:rsidRPr="004633D7">
              <w:rPr>
                <w:sz w:val="24"/>
                <w:szCs w:val="24"/>
                <w:lang w:eastAsia="ru-RU"/>
              </w:rPr>
              <w:t xml:space="preserve">Мини – футбол.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Стойки и передвижения игрока. Удары по неподвижному и катящемуся мячу. Ведение мяча по прямой с изменением направления движения и скорости. </w:t>
            </w:r>
            <w:r w:rsidRPr="004633D7">
              <w:rPr>
                <w:sz w:val="24"/>
                <w:szCs w:val="24"/>
                <w:lang w:eastAsia="ru-RU"/>
              </w:rPr>
              <w:t xml:space="preserve">Мини – футбол.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Эстафеты на санках и лыжах.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Эстафеты на санках и лыжах. Снежный городок.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5000" w:type="pct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Лыжная подготовка 12 часов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Инструктаж по ТБ. Одновременный двухшажный и  бесшажный ходы.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Игры на лыжах: «Остановка рывком», эстафеты.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Прохождение дист.  2,5км.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Подъём «ёлочкой». Торможение и поворот упором. Игры на лыжах, эстафеты.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Прохождение дистанции3км.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Подъём «ёлочкой» на результат.  Игры на лыжах: «С горки на горку».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Прохождение дистанции3км.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Торможение и поворот упором на результат. Игра «Остановка рывком».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Прохождение дистанции3,5 км.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Повороты на лыжах в движении. Игра «С горки на горку».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Прохождение дистанции  3,5км., на результат.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 Игры на лыжах: «Эстафета с передачей палок», «С горки на горку».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5000" w:type="pct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Волейбол 8 часов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Техника безо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пасности при игре в волейбол. </w:t>
            </w:r>
            <w:r w:rsidRPr="004633D7">
              <w:rPr>
                <w:sz w:val="24"/>
                <w:szCs w:val="24"/>
                <w:lang w:eastAsia="ru-RU"/>
              </w:rPr>
              <w:t>Ходьба и бег с остановкой по сигналу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>. Пере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дача мяча двумя руками сверху над собой. Эста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фета с элементами волейбола.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Ходьба и бег с остановкой по сигналу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>. Пере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дача мяча двумя руками сверху в стену. Под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вижная игра «Пасовка волейболистов»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игрока. Передвижения в стойке.</w:t>
            </w:r>
            <w:r w:rsidRPr="004633D7">
              <w:rPr>
                <w:sz w:val="24"/>
                <w:szCs w:val="24"/>
                <w:lang w:eastAsia="ru-RU"/>
              </w:rPr>
              <w:t xml:space="preserve"> Прием и передача мяча снизу. Игра в волейбол по упрощённым правилам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игрока. Передвижения в стойке.</w:t>
            </w:r>
            <w:r w:rsidRPr="004633D7">
              <w:rPr>
                <w:sz w:val="24"/>
                <w:szCs w:val="24"/>
                <w:lang w:eastAsia="ru-RU"/>
              </w:rPr>
              <w:t xml:space="preserve"> Прием и передача мяча снизу. Игра в волейбол по упрощённым правилам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Передача мяча сверху 2 руками на месте и после перемещения вперед на результат. Игра в волейбол по упрощённым правилам.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Прием и передача мяча снизу. Нижняя прямая подача с 4м на результат. Игра в волейбол по упрощённым правилам.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Комбинация из освоенных элементов техники передвижений (перемещения в стойке, остановки, ускорения) на результат. </w:t>
            </w:r>
            <w:r w:rsidRPr="004633D7">
              <w:rPr>
                <w:sz w:val="24"/>
                <w:szCs w:val="24"/>
                <w:lang w:eastAsia="ru-RU"/>
              </w:rPr>
              <w:t>Нижняя прямая подача с 4м. Игра в волейбол по упрощённым правилам.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Прием и передача мяча снизу на результат. Игра в волейбол по упрощённым правилам.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4633D7">
              <w:rPr>
                <w:b/>
                <w:sz w:val="24"/>
                <w:szCs w:val="24"/>
                <w:lang w:val="en-US" w:eastAsia="ru-RU"/>
              </w:rPr>
              <w:t xml:space="preserve">IV </w:t>
            </w:r>
            <w:r w:rsidRPr="004633D7">
              <w:rPr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DEB" w:rsidRPr="004633D7" w:rsidTr="004D180C">
        <w:tc>
          <w:tcPr>
            <w:tcW w:w="5000" w:type="pct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ОФП, мини-футбол 4 часа, спортивно-корригирующий модуль 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Инструктаж по ТБ. Обучение технике длительного бега. Подтягивание на перекладине.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Удары по неподвижному и катящемуся мячу. Остановка мяча внутренней стороной стопы. </w:t>
            </w:r>
            <w:r w:rsidRPr="004633D7">
              <w:rPr>
                <w:sz w:val="24"/>
                <w:szCs w:val="24"/>
                <w:lang w:eastAsia="ru-RU"/>
              </w:rPr>
              <w:t>Мини – футбол.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Подтягивание на перекладине. Прыжки в глубину.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Ведение мяча по прямой с изменением направления движения и скорости. </w:t>
            </w:r>
            <w:r w:rsidRPr="004633D7">
              <w:rPr>
                <w:sz w:val="24"/>
                <w:szCs w:val="24"/>
                <w:lang w:eastAsia="ru-RU"/>
              </w:rPr>
              <w:t xml:space="preserve">Мини – футбол.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Подтягивание на перекладине. Вырывание, выбивание мяча. Игра вратаря. Прыжки через скакалку на скорость. Мини-футбол.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Висы на перекладине. Прыжки через скакалку на выносливость, нам результат. Мини-футбол.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5000" w:type="pct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Гимнастика 4 часа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105" w:type="pct"/>
            <w:vAlign w:val="center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. Акробатические упражнения: 2 кувырка вперед слитно; мост из положения, стоя с помощью; стойка на лопатках. Броски набивного мяча.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Акробатические упражнения: стойка на лопатках. Обучение группировке, самостраховки. Подтягивание на высокой низкой перекладине в висе и висе лежа. Броски набивного мяча.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Комбинации из разученных упражнений. Подтягивание на высокой низкой перекладине в висе и висе лежа на результат.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Эста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феты со скакалкой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Комбинации из разученных упражнений. Эстафета с элементами акробатики (кувырки, лазание по гимн. скамейке, по гимн. стенке).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5000" w:type="pct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Легкая атлетика 8 часов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Прыжки в высоту Челночный бег 3х10 м. Поднимание туловища из положения, лежа на спине. Эстафеты беговые.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Прыжки в высоту Челночный бег 3х10 м на результат. Эстафеты беговые.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Бег 30 м.  на результат. Бег 60 м. Прыжки в длину с места. Эстафеты беговые.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Бег 60 м на результат. Прыжки в длину с места. Эстафеты с предметами.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Прыжки в длину с места на результат. Бег в равномерном темпе 100м. Эстафеты, с прыжками.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Бег в </w:t>
            </w: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1000 м на результат. Прыжки в длину с разбега. Эстафеты с предметами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Метание мяча на дальность. Прыжки в длину с разбега. Эстафеты беговые, с прыжками.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275" w:type="pct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105" w:type="pct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Метание мяча на дальность на результат. Прыжки в длину с разбега. Эстафеты беговые, с прыжками. </w:t>
            </w:r>
          </w:p>
        </w:tc>
        <w:tc>
          <w:tcPr>
            <w:tcW w:w="620" w:type="pct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C5DEB" w:rsidRPr="004633D7" w:rsidRDefault="004C5DEB" w:rsidP="004633D7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Содержание адаптированной программы для детей с ОВЗ 7 кл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1. «Знания о физической культуре»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История физической культуры.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Олимпийские игры древности: мифы и легенды о зарождении Олимпийских игр древности.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Возрождение Олимпийских игр и олимпийского движения: возрождение Олимпийских игр и олимпийского движения.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История зарождения олимпийского движения в России: Олимпийское движение в дореволюционной России, роль А.Д. Бутовского в его становлении и развитии.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Олимпийское движение в России (СССР): основные этапы развития олимпийского движения в России (СССР).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Физическая культура (основные понятия)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Физическое развитие человека: понятие о физическом развитии, характеристика его основных показателей.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Физическая подготовка и ее связь с укреплением здоровья, развитием физических качеств: физическая подготовка как система регулярных занятий по развитию физических качеств.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Адаптивная физическая культура: адаптивная физическая культура как система занятий физическими упражнениями по укреплению и сохранению здоровья.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Здоровье и здоровый образ жизни: здоровый образ жизни, роль и значение физической культуры в его формировании.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Физическая культура человека.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Режим дня, его основное содержание и правила планирования: режим дня, его основное содержание и правила планирования. Утренняя зарядка и ее влияние на работоспособность человека.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Закаливание организма: закаливание организма способами принятия воздушных ванн, купания.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Влияние занятий физической культурой на формирование положительных качеств личности: влияние занятий физической культурой на формирование положительных качеств личности (воли, смелости, трудолюбия, честности, этических норм поведения).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Доврачебная помощь во время занятий физической культурой и спортом: оказание доврачебной помощи во время занятий физической культурой и спортом.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2. Способы двигательной (физкультурной) деятельности.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Организация и проведение самостоятельных занятий физической культурой.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физкультминуток, физкультпауз (подвижных перемен): составление (по образцу) индивидуальных планов занятий физической подготовкой, выделение основных частей занятий, определение их направленности и содержания.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осанки).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3. Физическое совершенствование.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3.1. Физкультурно-оздоровительная деятельность.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Оздоровительные формы занятий в режиме учебного дня и учебной недели.</w:t>
      </w:r>
    </w:p>
    <w:p w:rsidR="004C5DEB" w:rsidRPr="004633D7" w:rsidRDefault="004C5DEB" w:rsidP="004633D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физкультминуток и физкультпауз.</w:t>
      </w:r>
    </w:p>
    <w:p w:rsidR="004C5DEB" w:rsidRPr="004633D7" w:rsidRDefault="004C5DEB" w:rsidP="004633D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на формирование правильной осанки.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Индивидуальные комплексы адаптивно (лечебной) и корригирующей физической культуры.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3.2. Спортивно-оздоровительная деятельность с общеразвивающей направленностью.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Гимнастика с основами акробатики.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Организующие команды и приемы: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построение и перестроение на месте;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перестроение из колонны по одному в колонну по четыре дроблением и сведением;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перестроение из колонны по два и по четыре в колонну по одному разведением и слиянием;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в колонне с изменением длины шага.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 и комбинации: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упражнения: кувырок вперед в группировке;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кувырок назад в упор присев;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из упора присев перекат назад в стойку на лопатках.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Ритмическая гимнастика (девочки)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стилизованные общеразвивающие упражнения.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Опорные прыжки: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на гимнастического козла с последующим спрыгиванием.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и комбинации на гимнастическом бревне (девочки)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и комбинации на гимнастической перекладине: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висы согнувшись, висы прогнувшись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Легкая атлетика.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Беговые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на короткие дистанции: от 10 до 15 м;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ускорение с высокого старта; бег с ускорением от 30 до 40 м; скоростной бег до 40 м; на результат 60 м;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высокий старт; низкий старт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в равномерном темпе от 10 до 12 минут;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кроссовый бег; бег на 1000м.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варианты челночного бега 3х10 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Прыжковые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в длину с 7-9 шагов разбега способом «согнув ноги»;</w:t>
      </w:r>
    </w:p>
    <w:p w:rsidR="004C5DEB" w:rsidRPr="004633D7" w:rsidRDefault="004C5DEB" w:rsidP="004633D7">
      <w:pPr>
        <w:pStyle w:val="ListParagraph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в высоту с 3-5 шагов разбега способом «перешагивание».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мяча: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теннисного мяча с места на дальность отскока от стены;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 на заданное расстояние; на дальность;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 в вертикальную неподвижную мишень;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набивного мяча двумя руками из-за головы с положения сидя на полу, от груди.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Спортивные игры.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Баскетбол: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стойка игрока, перемещение в стойке приставными шагами боком, лицом и спиной вперед;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остановка двумя шагами и прыжком;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повороты без мяча и с мячом;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комбинация из освоенных элементов техники передвижений (перемещения в стойке, остановка, поворот, ускорение)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шагом, бегом, змейкой, с обеганием стоек; по прямой, с изменением направления движения и скорости;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в низкой, средней и высокой стойке на месте;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двумя руками от груди на месте и в движении;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одной рукой от плеча на месте;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двумя руками с отскоком от пола;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штрафной бросок;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вырывание и выбивание мяча;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игра по правилам.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Волейбол:</w:t>
      </w:r>
    </w:p>
    <w:p w:rsidR="004C5DEB" w:rsidRPr="004633D7" w:rsidRDefault="004C5DEB" w:rsidP="004633D7">
      <w:pPr>
        <w:pStyle w:val="ListParagraph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стойки игрока; перемещение в стойке приставными шагами боком, лицом и спиной вперед;</w:t>
      </w:r>
    </w:p>
    <w:p w:rsidR="004C5DEB" w:rsidRPr="004633D7" w:rsidRDefault="004C5DEB" w:rsidP="004633D7">
      <w:pPr>
        <w:pStyle w:val="ListParagraph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ходьба, бег и выполнение заданий (сесть на пол, встать, подпрыгнуть и др.);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прием и передача мяча двумя руками снизу на месте в паре, через сетку;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прием и передача мяча сверху двумя руками;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нижняя и верхняя прямая подача;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игра по упрощенным правилам мини-волейбола.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 xml:space="preserve">Лыжные гонки.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Передвижение на лыжах: </w:t>
      </w:r>
    </w:p>
    <w:p w:rsidR="004C5DEB" w:rsidRPr="004633D7" w:rsidRDefault="004C5DEB" w:rsidP="004633D7">
      <w:pPr>
        <w:pStyle w:val="ListParagraph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попеременный двухшажный ход;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одновременный одношажный ход; одновременный бесшажный ход;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передвижения с чередованием ходов, переходом с одного способа на другой (переход без шага, переход через шаг, переход через два шага; прямой переход; переход с неоконченным отталкиванием палкой);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перешагивание на лыжах небольших препятствий; перелезание через препятствия на лыжах.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Подъѐмы, спуски, повороты, торможение: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поворот переступанием, подъѐм «лесенкой»; подъѐм «ѐлочкой»; подъѐм «полуѐлочкой»; спуск в основной, высокой и низкой стойках, по ровной поверхности, с преодолением бугров и впадин, небольших трамплинов; торможение плугом; торможение упором; торможение боковым скольжением; поворот упором.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Прикладно-ориентированная подготовка.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Прикладно-ориентированные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ходьбой, бегом по пересеченной местности;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лазанье по канату (мальчики);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лазанье по гимнастической стенке вверх, вниз, горизонтально, по диагонали лицом и спиной к стенке (девочки);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приземление на точность и сохранение равновесия;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преодоление полос препятствий.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Упражнения общеразвивающей направленности.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Общефизическая подготовка: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Гимнастика с основами акробатики: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гибкости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с гимнастической палкой (укороченной скакалкой) для развития подвижности плечевого сустава (выкруты);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активных и пассивных упражнений с большой амплитудой движений;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для развития подвижности суставов (полушпагат, шпагат, складка, мост).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преодоление препятствий прыжком с опорой на руки;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теннисного мяча правой и левой рукой в подвижную и не подвижную мишень, с места и разбега;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разнообразные прыжки через гимнастическую скакалку на месте и с продвижением;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на точность отталкивания и приземления.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подтягивание в висе и отжимание в упоре;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подтягивание в висе стоя (лежа) на низкой перекладине (девочки);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отжимание в упоре лежа с изменяющейся высотой опоры для рук и ног;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поднимание ног в висе на гимнастической стенке до посильной высоты;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набивного мяча из различных исходных положений;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избирательного воздействия на отдельные мышечные группы (с увеличивающимся темпом движений без потери качества выполнения).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Легкая атлетика: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выносливости</w:t>
      </w:r>
    </w:p>
    <w:p w:rsidR="004C5DEB" w:rsidRPr="004633D7" w:rsidRDefault="004C5DEB" w:rsidP="004633D7">
      <w:pPr>
        <w:pStyle w:val="ListParagraph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с максимальной скоростью в режиме повоторно-интервального метода;</w:t>
      </w:r>
    </w:p>
    <w:p w:rsidR="004C5DEB" w:rsidRPr="004633D7" w:rsidRDefault="004C5DEB" w:rsidP="004633D7">
      <w:pPr>
        <w:pStyle w:val="ListParagraph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с равномерной скоростью в зонах большой и умеренной интенсивности.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прыжки в полуприседе (на месте, с продвижением в разные стороны);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запрыгивание с последующим спрыгиванием;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с набивными мячами.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на месте с максимальной скоростью и темпом с опорой на руки и без опоры;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повторный бег на короткие дистанции с максимальной скоростью (по прямой);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через скакалку в максимальном темпе;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подвижные и спортивные игры, эстафеты.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Специализированные комплексы упражнений на развитие координации (разрабатываются на основе учебного материала разделов «Гимнастика» и «Спортивные игры»).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 xml:space="preserve">Лыжные гонки.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 xml:space="preserve">Развитие выносливости.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Кроссовый бег и бег по пересечѐнной местности.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Гладкий бег с равномерной скоростью в режиме умеренной и большой интенсивности.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Повторный бег с максимальной скоростью с уменьшающимся интервалом отдыха.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в различных направлениях и из разных исходных положений в режиме повторного и непрерывного способа выполнения.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Передвижения на лыжах с равномерной скоростью в режимах умеренной, большой и субмаксимальной интенсивности, с соревновательной скоростью.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с локальным отягощением на отдельные мышечные группы.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силовой направленности на спортивных снарядах(перекладине, брусьях, гимнастической стенке), выполняемые по методу круговой тренировки.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Скоростной бег и прыжки с дополнительным отягощением (в различных направлениях и с различной амплитудой движений, из разных исходных положений).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Многоскоки, спрыгивания-запрыгивания на месте и с продвижением вперѐд.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Полосы препятствий силовой направленности (передвижения в висах и упорах на руках, бег в горку сперенесением тяжестей, преодоление препятствий прыжками разной формы).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на лыжах по отлогому склону с дополнительным отягощением. Скоростной подъѐм ступающим и скользящим шагом, бегом, «лесенкой», «ѐлочкой».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на подвижной опоре (с изменением центра тяжести тела по отношению к опоре, с разной амплитудой движений и скоростью выполнения, перераспределением массы тела с одной ноги на другую).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на дифференцирование мышечных усилий (броски набивного мяча, прыжки на заданное расстояние различными способами и в разных направлениях движения).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в поворотах и спусках на лыжах.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на короткие дистанции с максимальной скоростью.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Челночный бег.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Подвижные и спортивные игры, эстафеты.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через скакалку в максимальном темпе.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Баскетбол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выпрыгивание вверх с доставанием ориентиров левой (правой) рукой;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челночный бег (чередование дистанции лицом и спиной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вверх на обеих ногах и на одной ноге с места и с разбега;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подвижные и спортивные игры, эстафеты.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выносливости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повторный бег с максимальной скоростью с уменьшающимся интервалом отдыха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Развитие координации движений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броски баскетбольного мяча по неподвижной и подвижной мишени;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 xml:space="preserve"> бег с «тенью» (повторение движений партнера);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бег по гимнастической скамейке;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 xml:space="preserve">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с дополнительным отягощением на основные мышечные группы.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Ходьба и прыжки в глубоком приседе.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на одной ноге и обеих ногах с продвижением вперѐд. по кругу, «змейкой», на месте с поворотом на 180° и 360°.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через скакалку в максимальном темпе на месте и с передвижением (с дополнительным отягощением и без него).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Напрыгивание и спрыгивание с последующим ускорением.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Многоскоки с последующим ускорением и ускорения с последующими много скоками.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набивного мяча из различных исходных положений, с различной траекторией полѐта одной рукой и обеими руками, стоя, сидя, в полуприседе.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Броски баскетбольного мяча по неподвижной и подвижной мишени.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 (двойные и тройные кувырки вперѐд и назад).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«с тенью» (повторение движений партнѐра).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по гимнастической скамейке, по гимнастическому бревну разной высоты.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малого мяча в стену одной (обеими) руками с последующей его ловлей обеими</w:t>
      </w:r>
    </w:p>
    <w:p w:rsidR="004C5DEB" w:rsidRPr="004633D7" w:rsidRDefault="004C5DEB" w:rsidP="004633D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руками и одной рукой, после отскока от стены (от пола).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с изменяющейся по команде скоростью и направлением передвижения.</w:t>
      </w:r>
    </w:p>
    <w:p w:rsidR="004C5DEB" w:rsidRPr="004633D7" w:rsidRDefault="004C5DEB" w:rsidP="004633D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Критерии и нормы оценки знаний учащихся по физической культуре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успешности учащихся по физической культуре: 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производится на общих основаниях и включает в себя качественные и количественные показатели: уровень соответствующих знаний (тесты, устные ответы), степень овладения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нормативов, учитывая возрастные и индивидуальные особенности занимающихся. При оценки успешности ориентироваться на темпы продвижения ученика в развитии его двигательных способностей, поощрять его стремления к самосовершенствованию, к углублению знаний в области физической культуры и ведению здорового образа жизни.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В пределах доступного дети должны знать терминологию, правила игр, способы выполнения упражнений, уметь объяснить это своими словами. Должны уметь выполнять упражнения, предусмотренные программой и пройденные на уроках. Учащиеся должны не только знать правила и содержание игры, но и уметь играть, умело использовать в играх изученные упражнения, согласовывать свои действия с действиями товарищей.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Необходимо, чтобы каждый учащийся в течении четверти получил пять - шесть оценок. При оценке успеваемости принимаются во внимание индивидуальные особенности детей: принадлежность к разным медицинским группам, уровень физического развития, последствия заболеваний и др.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умений и навыков выставляется за качество выполнения упражнений. Кроме того, следует учитывать количественный показатель учащихся при выполнении учебных нормативов по бегу, прыжкам, метаниям, лыжной подготовке и т.д.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Успеваемость учащихся по физической культуре оценивается по общепринятой в школе пятибалльной системе.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Для всех видов физических упражнений, в том числе и игр, может быть использован следующий критерий оценок: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 Допущено 3-4 ошибки.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"3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" - упражнение выполнено правильно, но недостаточно точно, с большим напряжением, допущены незначительные 5-6 ошибок; в играх учащийся показал знание лишь основных правил, но не всегда умеет пользоваться изученными движениями.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неправильно, с грубыми ошибками, более 7 ошибок; в играх учащийся показал слабое знание правил, неумение пользоваться изученными упражнениями.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успеваемости за четверть выставляется на основании данных текущего учета. При этом не допускается суммирование всех оценок и определение среднеарифметического показателя. Все оценки, поставленные учащимся в порядке индивидуального и фронтального опроса, имеют влияние на итоговую оценку за четверть. Однако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за год выставляется на основании четвертных оценок в соответствии с общепедагогическими требованиями.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4C5DEB" w:rsidRPr="004633D7" w:rsidRDefault="004C5DEB" w:rsidP="004633D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33D7">
        <w:rPr>
          <w:rStyle w:val="29"/>
          <w:sz w:val="24"/>
          <w:szCs w:val="24"/>
        </w:rPr>
        <w:t xml:space="preserve">ТЕМАТИЧЕСКОЕ ПЛАНИРОВАНИЕ 7 </w:t>
      </w:r>
      <w:r w:rsidRPr="004633D7">
        <w:rPr>
          <w:rStyle w:val="291"/>
          <w:sz w:val="24"/>
          <w:szCs w:val="24"/>
          <w:lang w:eastAsia="en-US"/>
        </w:rPr>
        <w:t>класс</w:t>
      </w:r>
    </w:p>
    <w:p w:rsidR="004C5DEB" w:rsidRPr="004633D7" w:rsidRDefault="004C5DEB" w:rsidP="004633D7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6946"/>
        <w:gridCol w:w="1808"/>
      </w:tblGrid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программы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Легкая атлетика 12ч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Инструктаж по ТБ. Высокий старт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(до 10-15 м),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бег с ускорением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(30-40 м).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Встречная эстафета.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Высокий старт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(до 10-15 м),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Бег на результат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(30 м),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Круговая эстафета. Влияние легкоатлетических упраж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нений на здоровье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ind w:left="80"/>
              <w:jc w:val="left"/>
              <w:rPr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Высокий старт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(до 10-15 м),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>бег по дистан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ции </w:t>
            </w:r>
            <w:r w:rsidRPr="004633D7">
              <w:rPr>
                <w:rStyle w:val="9"/>
                <w:i/>
                <w:sz w:val="24"/>
                <w:szCs w:val="24"/>
                <w:lang w:eastAsia="ru-RU"/>
              </w:rPr>
              <w:t>60м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>, Прыжок в длину с места. Встречная эс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тафета бег на отрезке 10м.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Высокий старт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 xml:space="preserve">(до 10-15 м),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Бег на результат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(60 м) 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финиширование. Прыжок в длину с места.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Прыжок в длину с места на результат. Челночный бег 3х10м. Подвижная игра «Разведчики и часовые».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Обучение отталкивания в прыжке в длину способом «согнув ноги», прыжок с 7-9 шагов разбега. Метание малого мяча в горизонталь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ную цель (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1х1) с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5-6 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Обучение подбора разбега. Прыжок с 7-9 ша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гов разбега. Метание малого мяча в цель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Прыжок с 7-9 шагов разбега. Приземление. ОРУ в движении. Специаль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ные беговые упражнения. Челночный бег 3х10м на результат.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jc w:val="left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Прыжок с 7-9 шагов разбега. Метание малого мяча на дальность. Бег в равномерном темпе. Бег 1000 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Бег в равномерном темпе. Бег 1000м. на результат. Прыжок в высоту способом «Перешагивание» Обучение подбора  разбега.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Прыжок в высоту способом «Перешагивание» с 7-9 шагов разбега. Приземление.  Подтягивание на перекладине в висе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Прыжок в высоту способом «Перешагивание» с 7-9 шагов разбега. Поднимание туловища из положения лежа на спине.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Гимнастика 6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Инструктаж по ТБ.</w:t>
            </w:r>
            <w:r w:rsidRPr="004633D7">
              <w:rPr>
                <w:sz w:val="24"/>
                <w:szCs w:val="24"/>
                <w:lang w:eastAsia="ru-RU"/>
              </w:rPr>
              <w:t xml:space="preserve">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>Значение гимнастических уп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ражнений для сохранения правильной осанки. </w:t>
            </w:r>
            <w:r w:rsidRPr="004633D7">
              <w:rPr>
                <w:sz w:val="24"/>
                <w:szCs w:val="24"/>
                <w:lang w:eastAsia="ru-RU"/>
              </w:rPr>
              <w:t>Опорный прыжок ч/з гимн. козла. Обучение напрыгиванию на гимн. мостик.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Вскок в упор присев. Подвижная игра «Запре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щенное движение».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Значение гимнастических уп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ражнений для сохранения правильной осанки. </w:t>
            </w:r>
            <w:r w:rsidRPr="004633D7">
              <w:rPr>
                <w:sz w:val="24"/>
                <w:szCs w:val="24"/>
                <w:lang w:eastAsia="ru-RU"/>
              </w:rPr>
              <w:t>Опорный прыжок ч/з гимн. козла. Соскок прогнувшись. Обучение спрыгиванию и приземлению.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Значение гимнастических уп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ражнений для сохранения правильной осанки. Прыжок ноги врозь. Подвижная игра «Светофор».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Акробатические упражнения: кувырок вперед, кувырок назад, два кувырка вперед слитно, мост из положения стоя с помощью.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Два кувыр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ка вперед. Стойка на лопатках. (М) Стойка на голове согнутыми ногами. (Д) Кувырок назад в полушпагат, выход в равновесие на одной ноге.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Комбинация из разученных упражнений.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Развитие координационных способностей.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Баскетбол 8 часов, спортивно-корригирующий модуль (5ч)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Инструктаж по ТБ. Стойка и передвижения игрока. Остановка прыжком. Ведение мяча на месте. Ловля мяча двумя руками от груди на месте в парах.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Стойка и передвижения игрока. Ведение мяча на месте. Остановка прыжком. Ловля мяча двумя руками от груди на месте в парах.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та.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та.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Стойка и передвижения игрока. Ведение мяча с изменением скорости и высоты отскока. Бросок двумя руками снизу после ловли мяча. Позиционное нападение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(5 : 0)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без изменения позиции игроков.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 передвижения игрока. Ведение мяча с изменением скорости и высоты отскока. Со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четание приемов: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(ведение - остановка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-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бро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softHyphen/>
              <w:t>сок).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Позиционное нападение через скрестный выход.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 передвижения игрока. Вырывание и выбивание мяча. Бросок одной рукой от плеча на месте. Нападение быстрым про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рывом. Игра в мини-баскетбол.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Стойка и передвижения игрока. Вырывание и выбивание мяча. Бросок одной рукой от плеча на месте. Сочетание приемов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(ве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softHyphen/>
              <w:t>дение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-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остановка - бросок).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Нападение бы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стрым прорывом. Игра мини-баскетбол.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Зимние игры 6 часа, спортивно-корригирующий модуль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Инструктаж по ТБ.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Стойки и передвижения игрока. Удары по неподвижному и катящемуся мячу. Остановка мяча внутренней стороной стопы. </w:t>
            </w:r>
            <w:r w:rsidRPr="004633D7">
              <w:rPr>
                <w:sz w:val="24"/>
                <w:szCs w:val="24"/>
                <w:lang w:eastAsia="ru-RU"/>
              </w:rPr>
              <w:t xml:space="preserve">Мини – футбол.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Стойки и передвижения игрока. Удары по неподвижному и катящемуся мячу. Ведение мяча по прямой с изменением направления движения и скорости. </w:t>
            </w:r>
            <w:r w:rsidRPr="004633D7">
              <w:rPr>
                <w:sz w:val="24"/>
                <w:szCs w:val="24"/>
                <w:lang w:eastAsia="ru-RU"/>
              </w:rPr>
              <w:t xml:space="preserve">Мини – футбол.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Стойки и передвижения игрока. Удары по воротам на точность попадания мячом в цель. Ведение мяча по прямой с изменением направления движения и скорости. </w:t>
            </w:r>
            <w:r w:rsidRPr="004633D7">
              <w:rPr>
                <w:sz w:val="24"/>
                <w:szCs w:val="24"/>
                <w:lang w:eastAsia="ru-RU"/>
              </w:rPr>
              <w:t>Мини – футбол. Эстафеты на санках и лыжах.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Эстафеты на санках и лыжах.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Эстафеты на санках и лыжах. Снежный городок.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ОРУ в движении. Эстафеты на лыжах.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Лыжная подготовка 12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Инструктаж по ТБ. Попеременный двухшажный и  одновременный бесшажный ходы. Игры на лыжах.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ОРУ с лыжн. палками. Одновременный одношажный ход.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Прохождение дист.  3,5 км. Игры на лыжах.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Подъём «скользящим шагом». Игры на лыжах.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Подъём «скользящим шагом» на результат. Торможение «упором».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Прохождение дист.  4 км. Игры на лыжах.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Торможение «упором» на результат. Поворот «на месте махом».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Поворот «на месте махом».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Поворот «упором». Прохождение дист. 4 км. Игры на лыжах.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Поворот «на месте махом» на результат. Игры на лыжах.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Прохождение дист.  3км.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 Игры на лыжах. Развитие выносливости, скоростных качеств.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Волейбол 8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Техника безо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пасности при игре в волейбол. Пере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дача мяча двумя руками сверху над собой. Эста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фета с элементами волейбола.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Пере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дача мяча двумя руками сверху в стену. Под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вижная игра «Пасовка волейболистов»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Пере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дача мяча двумя руками сверху над собой и через сетку. Встречные эстафеты. Подвижная игра с элементами в/б «Летучий мяч»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игрока. Передвижения в стойке.</w:t>
            </w:r>
            <w:r w:rsidRPr="004633D7">
              <w:rPr>
                <w:sz w:val="24"/>
                <w:szCs w:val="24"/>
                <w:lang w:eastAsia="ru-RU"/>
              </w:rPr>
              <w:t xml:space="preserve"> Прием и передача мяча снизу. Игра в волейбол по упрощённым правилам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игрока. Передвижения в стойке.</w:t>
            </w:r>
            <w:r w:rsidRPr="004633D7">
              <w:rPr>
                <w:sz w:val="24"/>
                <w:szCs w:val="24"/>
                <w:lang w:eastAsia="ru-RU"/>
              </w:rPr>
              <w:t xml:space="preserve"> Прием и передача мяча снизу. Игра в волейбол по упрощённым правилам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игрока. Передвижения в стойке.</w:t>
            </w:r>
            <w:r w:rsidRPr="004633D7">
              <w:rPr>
                <w:sz w:val="24"/>
                <w:szCs w:val="24"/>
                <w:lang w:eastAsia="ru-RU"/>
              </w:rPr>
              <w:t xml:space="preserve"> Нижняя прямая подача с 4м.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Комбинация из освоенных элементов техники передвижений (перемещения в стойке, остановки, ускорения). </w:t>
            </w:r>
            <w:r w:rsidRPr="004633D7">
              <w:rPr>
                <w:sz w:val="24"/>
                <w:szCs w:val="24"/>
                <w:lang w:eastAsia="ru-RU"/>
              </w:rPr>
              <w:t>Передача мяча сверху 2 руками на месте и после перемещения вперед на результат. Нижняя прямая подача с 4м.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Прием и передача мяча снизу. Нижняя прямая подача с 4м на результат.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Гимнастика 6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946" w:type="dxa"/>
            <w:vAlign w:val="center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Акробатические упражнения: кувырок вперед, кувырок назад, стойка на лопатках. Обучение группировке, правильному приземлению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Акробатические упражнения: : кувырок вперед, кувырок назад, два кувырка вперед слитно, стойка на лопатках, мост из положения стоя с помощью. Обучение группировке, самостраховки. Подтягивание на высокой низкой перекладине в висе и висе лежа.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Комбинации из разученных упражнений. Подтягивание на высокой низкой перекладине в висе и висе лежа. Эстафета с элементами акробатики (кувырки, лазание по гимн. скамейке, по гимн. стенке).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Строевой шаг. Повороты в движении. </w:t>
            </w:r>
            <w:r w:rsidRPr="004633D7">
              <w:rPr>
                <w:sz w:val="24"/>
                <w:szCs w:val="24"/>
                <w:lang w:eastAsia="ru-RU"/>
              </w:rPr>
              <w:t xml:space="preserve">Комбинации из разученных упражнений. Подтягивание на высокой низкой перекладине в висе и висе лежа на результат.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Эста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феты со скакалкой.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Комбинации из разученных упражнений. Эстафета с элементами акробатики (кувырки, лазание по гимн. скамейке, по гимн. стенке).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Эстафета с элементами акробатики (кувырки, лазание по гимн. скамейке, по гимн. стенке).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Легкая атлетика 10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Прыжки в высоту Челночный бег 3х10 м. Поднимание туловища из положения, лежа на спине. Эстафеты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Прыжки в высоту Метание мяча в горизонтальную цель. Сгибание разгибание рук в упоре лежа. Эстафеты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Прыжки в высоту. Челночный бег 3х10 м. Эстафеты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Бег 30 м. Бег 60 м. Метание мяча в вертикальную цель. Эстафеты с предметами.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Бег 30 м на результат. Бег 60 м. Прыжки в длину с места. Эстафеты, с прыжками.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Бег 60 м на результат. Прыжки в длину с места.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>Бег в равномерном темпе</w:t>
            </w:r>
            <w:r w:rsidRPr="004633D7">
              <w:rPr>
                <w:sz w:val="24"/>
                <w:szCs w:val="24"/>
                <w:lang w:eastAsia="ru-RU"/>
              </w:rPr>
              <w:t xml:space="preserve">1000 м. Эстафеты с предметами.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Метание мяча на дальность. Прыжки в длину с места на результат. Челночный бег 3х10 м.Эстафеты беговые, с прыжками.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Метание мяча на дальность. Прыжки в длину с разбега. Эстафеты беговые, с прыжками, предметами.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Прыжки в длину с разбега. Бег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 равномерном темпе </w:t>
            </w:r>
            <w:r w:rsidRPr="004633D7">
              <w:rPr>
                <w:sz w:val="24"/>
                <w:szCs w:val="24"/>
                <w:lang w:eastAsia="ru-RU"/>
              </w:rPr>
              <w:t xml:space="preserve">1000 м. Челночный бег 3х10 м на результат. Эстафеты с прыжками, предметами.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Бег 1000 м на результат. Прыжки через скакалку на скорость. Эстафеты беговые, с прыжками, предметами.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Содержание адаптированной программы для детей с ОВЗ 8 кл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История физической культуры.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Олимпийские игры древности: мифы и легенды о зарождении Олимпийских игр древности.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Возрождение Олимпийских игр и олимпийского движения: возрождение Олимпийских игр и олимпийского движения.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История зарождения олимпийского движения в России: Олимпийское движение в дореволюционной России, роль А.Д. Бутовского в его становлении и развитии.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Олимпийское движение в России (СССР): основные этапы развития олимпийского движения в России (СССР).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Физическая культура (основные понятия)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Физическое развитие человека: понятие о физическом развитии, характеристика его основных показателей.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Физическая подготовка и ее связь с укреплением здоровья, развитием физических качеств: физическая подготовка как система регулярных занятий по развитию физических качеств.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Адаптивная физическая культура: адаптивная физическая культура как система занятий физическими упражнениями по укреплению и сохранению здоровья.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Здоровье и здоровый образ жизни: здоровый образ жизни, роль и значение физической культуры в его формировании.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Физическая культура человека.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Режим дня, его основное содержание и правила планирования: режим дня, его основное содержание и правила планирования. Утренняя зарядка и ее влияние на работоспособность человека.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Закаливание организма: закаливание организма способами принятия воздушных ванн, купания.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Влияние занятий физической культурой на формирование положительных качеств личности: влияние занятий физической культурой на формирование положительных качеств личности (воли, смелости, трудолюбия, честности, этических норм поведения).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Доврачебная помощь во время занятий физической культурой и спортом: оказание доврачебной помощи во время занятий физической культурой и спортом.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2. Способы двигательной (физкультурной) деятельности.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Организация и проведение самостоятельных занятий физической культурой.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физкультминуток, физкультпауз (подвижных перемен): составление (по образцу) индивидуальных планов занятий физической подготовкой, выделение основных частей занятий, определение их направленности и содержания.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осанки).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3. Физическое совершенствование.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3.1. Физкультурно-оздоровительная деятельность.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Оздоровительные формы занятий в режиме учебного дня и учебной недели.</w:t>
      </w:r>
    </w:p>
    <w:p w:rsidR="004C5DEB" w:rsidRPr="004633D7" w:rsidRDefault="004C5DEB" w:rsidP="004633D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физкультминуток и физкультпауз.</w:t>
      </w:r>
    </w:p>
    <w:p w:rsidR="004C5DEB" w:rsidRPr="004633D7" w:rsidRDefault="004C5DEB" w:rsidP="004633D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на формирование правильной осанки.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Индивидуальные комплексы адаптивно (лечебной) и корригирующей физической культуры.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3.2. Спортивно-оздоровительная деятельность с общеразвивающей направленностью.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Гимнастика с основами акробатики.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Организующие команды и приемы: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построение и перестроение на месте;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перестроение из колонны по одному в колонну по четыре дроблением и сведением;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перестроение из колонны по два и по четыре в колонну по одному разведением и слиянием;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в колонне с изменением длины шага.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 и комбинации: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упражнения: кувырок вперед в группировке;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кувырок назад в упор присев;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из упора присев перекат назад в стойку на лопатках.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Ритмическая гимнастика (девочки)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стилизованные общеразвивающие упражнения.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Опорные прыжки: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на гимнастического козла с последующим спрыгиванием.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и комбинации на гимнастическом бревне (девочки)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прогнувшись);зачетная комбинация.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и комбинации на гимнастической перекладине: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висы согнувшись, висы прогнувшись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Легкая атлетика.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Беговые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на короткие дистанции: от 10 до 15 м;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ускорение с высокого старта; бег с ускорением от 30 до 40 м; скоростной бег до 40 м; на результат 60 м;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высокий старт; низкий старт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в равномерном темпе от 10 до 12 минут;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кроссовый бег; бег на 1000м.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варианты челночного бега 3х10 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Прыжковые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в длину с 7-9 шагов разбега способом «согнув ноги»;</w:t>
      </w:r>
    </w:p>
    <w:p w:rsidR="004C5DEB" w:rsidRPr="004633D7" w:rsidRDefault="004C5DEB" w:rsidP="004633D7">
      <w:pPr>
        <w:pStyle w:val="ListParagraph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в высоту с 3-5 шагов разбега способом «перешагивание».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мяча: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теннисного мяча с места на дальность отскока от стены;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 на заданное расстояние; на дальность;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 в вертикальную неподвижную мишень;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набивного мяча двумя руками из-за головы с положения сидя на полу, от груди.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Спортивные игры.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Баскетбол: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стойка игрока, перемещение в стойке приставными шагами боком, лицом и спиной вперед;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остановка двумя шагами и прыжком;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повороты без мяча и с мячом;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комбинация из освоенных элементов техники передвижений (перемещения в стойке, остановка, поворот, ускорение)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шагом, бегом, змейкой, с обеганием стоек; по прямой, с изменением направления движения и скорости;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в низкой, средней и высокой стойке на месте;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двумя руками от груди на месте и в движении;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одной рукой от плеча на месте;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двумя руками с отскоком от пола;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штрафной бросок;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вырывание и выбивание мяча;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игра по правилам.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Волейбол:</w:t>
      </w:r>
    </w:p>
    <w:p w:rsidR="004C5DEB" w:rsidRPr="004633D7" w:rsidRDefault="004C5DEB" w:rsidP="004633D7">
      <w:pPr>
        <w:pStyle w:val="ListParagraph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стойки игрока; перемещение в стойке приставными шагами боком, лицом и спиной вперед;</w:t>
      </w:r>
    </w:p>
    <w:p w:rsidR="004C5DEB" w:rsidRPr="004633D7" w:rsidRDefault="004C5DEB" w:rsidP="004633D7">
      <w:pPr>
        <w:pStyle w:val="ListParagraph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ходьба, бег и выполнение заданий (сесть на пол, встать, подпрыгнуть и др.);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прием и передача мяча двумя руками снизу на месте в паре, через сетку;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прием и передача мяча сверху двумя руками;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нижняя и верхняя прямая подача;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игра по упрощенным правилам мини-волейбола.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 xml:space="preserve">Лыжные гонки.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Передвижение на лыжах: </w:t>
      </w:r>
    </w:p>
    <w:p w:rsidR="004C5DEB" w:rsidRPr="004633D7" w:rsidRDefault="004C5DEB" w:rsidP="004633D7">
      <w:pPr>
        <w:pStyle w:val="ListParagraph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попеременный двухшажный ход;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одновременный одношажный ход; одновременный бесшажный ход;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передвижения с чередованием ходов, переходом с одного способа на другой (переход без шага, переход через шаг, переход через два шага; прямой переход; переход с неоконченным отталкиванием палкой);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перешагивание на лыжах небольших препятствий; перелезание через препятствия на лыжах.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Подъѐмы, спуски, повороты, торможение: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поворот переступанием, подъѐм «лесенкой»; подъѐм «ѐлочкой»; подъѐм «полуѐлочкой»; спуск в основной, высокой и низкой стойках, по ровной поверхности, с преодолением бугров и впадин, небольших трамплинов; торможение плугом; торможение упором; торможение боковым скольжением; поворот упором.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Прикладно-ориентированная подготовка.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Прикладно-ориентированные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ходьбой, бегом по пересеченной местности;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лазанье по канату (мальчики);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лазанье по гимнастической стенке вверх, вниз, горизонтально, по диагонали лицом и спиной к стенке (девочки);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приземление на точность и сохранение равновесия;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преодоление полос препятствий.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Упражнения общеразвивающей направленности.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Общефизическая подготовка: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Гимнастика с основами акробатики: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гибкости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с гимнастической палкой (укороченной скакалкой) для развития подвижности плечевого сустава (выкруты);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активных и пассивных упражнений с большой амплитудой движений;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для развития подвижности суставов (полушпагат, шпагат, складка,мост).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преодоление препятствий прыжком с опорой на руки;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теннисного мяча правой и левой рукой в подвижную и не подвижную мишень, с места и разбега;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разнообразные прыжки через гимнастическую скакалку на месте и с продвижением;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на точность отталкивания и приземления.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подтягивание в висе и отжимание в упоре;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подтягивание в висе стоя (лежа) на низкой перекладине (девочки);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отжимание в упоре лежа с изменяющейся высотой опоры для рук и ног;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поднимание ног в висе на гимнастической стенке до посильной высоты;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набивного мяча из различных исходных положений;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избирательного воздействия на отдельные мышечные группы (с увеличивающимся темпом движений без потери качества выполнения).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Легкая атлетика: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выносливости</w:t>
      </w:r>
    </w:p>
    <w:p w:rsidR="004C5DEB" w:rsidRPr="004633D7" w:rsidRDefault="004C5DEB" w:rsidP="004633D7">
      <w:pPr>
        <w:pStyle w:val="ListParagraph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с максимальной скоростью в режиме повоторно-интервального метода;</w:t>
      </w:r>
    </w:p>
    <w:p w:rsidR="004C5DEB" w:rsidRPr="004633D7" w:rsidRDefault="004C5DEB" w:rsidP="004633D7">
      <w:pPr>
        <w:pStyle w:val="ListParagraph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с равномерной скоростью в зонах большой и умеренной интенсивности.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прыжки в полуприседе (на месте, с продвижением в разные стороны);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запрыгивание с последующим спрыгиванием;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с набивными мячами.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на месте с максимальной скоростью и темпом с опорой на руки и без опоры;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повторный бег на короткие дистанции с максимальной скоростью (по прямой);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через скакалку в максимальном темпе;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подвижные и спортивные игры, эстафеты.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Специализированные комплексы упражнений на развитие координации (разрабатываются на основе учебного материала разделов «Гимнастика» и «Спортивные игры»).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 xml:space="preserve">Лыжные гонки.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 xml:space="preserve">Развитие выносливости.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Кроссовый бег и бег по пересечѐнной местности.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Гладкий бег с равномерной скоростью в режиме умеренной и большой интенсивности.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Повторный бег с максимальной скоростью с уменьшающимся интервалом отдыха.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в различных направлениях и из разных исходных положений в режиме повторного и непрерывного способа выполнения.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Передвижения на лыжах с равномерной скоростью в режимах умеренной, большой и субмаксимальной интенсивности, с соревновательной скоростью.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с локальным отягощением на отдельные мышечные группы.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силовой направленности на спортивных снарядах(перекладине, брусьях, гимнастической стенке), выполняемые по методу круговой тренировки.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Скоростной бег и прыжки с дополнительным отягощением (в различных направлениях и сразличной амплитудой движений, из разных исходных положений).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Многоскоки, спрыгивания-запрыгивания на месте и с продвижением вперѐд.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Полосы препятствий силовой направленности (передвижения в висах и упорах на руках, бег в горку сперенесением тяжестей, преодоление препятствий прыжками разной формы).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на лыжах по отлогому склону с дополнительным отягощением. Скоростной подъѐм ступающим и скользящим шагом, бегом, «лесенкой», «ѐлочкой».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на подвижной опоре (с изменением центра тяжести тела по отношению к опоре, с разной амплитудой движений и скоростью выполнения, перераспределением массы тела с одной ноги на другую).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на дифференцирование мышечных усилий (броски набивного мяча, прыжки на заданное расстояние различными способами и в разных направлениях движения).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в поворотах и спусках на лыжах.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на короткие дистанции с максимальной скоростью.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Челночный бег.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Подвижные и спортивные игры, эстафеты.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через скакалку в максимальном темпе.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Баскетбол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влево;приседания и т.д.);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выпрыгивание вверх с доставанием ориентиров левой (правой) рукой;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челночный бег (чередование дистанции лицом и спиной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вверх на обеих ногах и на одной ноге с места и с разбега;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подвижные и спортивные игры, эстафеты.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выносливости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повторный бег с максимальной скоростью с уменьшающимся интервалом отдыха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Развитие координации движений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броски баскетбольного мяча по неподвижной и подвижной мишени;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 xml:space="preserve"> бег с «тенью» (повторение движений партнера);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бег по гимнастической скамейке;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 xml:space="preserve">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с дополнительным отягощением на основные мышечные группы.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Ходьба и прыжки в глубоком приседе.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на одной ноге и обеих ногах с продвижением вперѐд. по кругу, «змейкой», на месте с поворотом на 180° и 360°.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через скакалку в максимальном темпе на месте и с передвижением (с дополнительным отягощением и без него).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Напрыгивание и спрыгивание с последующим ускорением.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Многоскоки с последующим ускорением и ускорения с последующими много скоками.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набивного мяча из различных исходных положений, с различной траекторией полѐта одной рукой и обеими руками, стоя, сидя, вполуприседе.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Броски баскетбольного мяча по неподвижной и подвижной мишени.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 (двойные и тройные кувырки вперѐд и назад).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«с тенью» (повторение движений партнѐра).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по гимнастической скамейке, по гимнастическому бревну разной высоты.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малого мяча в стену одной (обеими) руками с последующей его ловлей обеими</w:t>
      </w:r>
    </w:p>
    <w:p w:rsidR="004C5DEB" w:rsidRPr="004633D7" w:rsidRDefault="004C5DEB" w:rsidP="004633D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руками и одной рукой, после отскока от стены (от пола).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с изменяющейся по команде скоростью и направлением передвижения.</w:t>
      </w:r>
    </w:p>
    <w:p w:rsidR="004C5DEB" w:rsidRPr="004633D7" w:rsidRDefault="004C5DEB" w:rsidP="00463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Критерии и нормы оценки знаний учащихся по физической культуре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успешности учащихся по физической культуре: 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производится на общих основаниях и включает в себя качественные и количественные показатели: уровень соответствующих знаний (тесты, устные ответы), степень овладения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нормативов, учитывая возрастные и индивидуальные особенности занимающихся. При оценки успешности ориентироваться на темпы продвижения ученика в развитии его двигательных способностей, поощрять его стремления к самосовершенствованию, к углублению знаний в области физической культуры и ведению здорового образа жизни.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В пределах доступного дети должны знать терминологию, правила игр, способы выполнения упражнений, уметь объяснить это своими словами. Должны уметь выполнять упражнения, предусмотренные программой и пройденные на уроках. Учащиеся должны не только знать правила и содержание игры, но и уметь играть, умело использовать в играх изученные упражнения, согласовывать свои действия с действиями товарищей.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Необходимо, чтобы каждый учащийся в течении четверти получил пять - шесть оценок. При оценке успеваемости принимаются во внимание индивидуальные особенности детей: принадлежность к разным медицинским группам, уровень физического развития, последствия заболеваний и др.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умений и навыков выставляется за качество выполнения упражнений. Кроме того, следует учитывать количественный показатель учащихся при выполнении учебных нормативов по бегу, прыжкам, метаниям, лыжной подготовке и т.д.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Успеваемость учащихся по физической культуре оценивается по общепринятой в школе пятибалльной системе.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Для всех видов физических упражнений, в том числе и игр, может быть использован следующий критерий оценок: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 Допущено 3-4 ошибки.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"3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" - упражнение выполнено правильно, но недостаточно точно, с большим напряжением, допущены незначительные 5-6 ошибок; в играх учащийся показал знание лишь основных правил, но не всегда умеет пользоваться изученными движениями.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неправильно, с грубыми ошибками, более 7 ошибок; в играх учащийся показал слабое знание правил, неумение пользоваться изученными упражнениями.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успеваемости за четверть выставляется на основании данных текущего учета. При этом не допускается суммирование всех оценок и определение среднеарифметического показателя. Все оценки, поставленные учащимся в порядке индивидуального и фронтального опроса, имеют влияние на итоговую оценку за четверть. Однако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за год выставляется на основании четвертных оценок в соответствии с общепедагогическими требованиями.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4C5DEB" w:rsidRPr="004633D7" w:rsidRDefault="004C5DEB" w:rsidP="00463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33D7">
        <w:rPr>
          <w:rStyle w:val="29"/>
          <w:sz w:val="24"/>
          <w:szCs w:val="24"/>
        </w:rPr>
        <w:t xml:space="preserve">ТЕМАТИЧЕСКОЕ ПЛАНИРОВАНИЕ 8 </w:t>
      </w:r>
      <w:r w:rsidRPr="004633D7">
        <w:rPr>
          <w:rStyle w:val="291"/>
          <w:sz w:val="24"/>
          <w:szCs w:val="24"/>
          <w:lang w:eastAsia="en-US"/>
        </w:rPr>
        <w:t>класс</w:t>
      </w:r>
    </w:p>
    <w:p w:rsidR="004C5DEB" w:rsidRPr="004633D7" w:rsidRDefault="004C5DEB" w:rsidP="004633D7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6946"/>
        <w:gridCol w:w="1808"/>
      </w:tblGrid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программы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Легкая атлетика 10ч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Инструктаж по ТБ. Низкий старт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(до 30 м),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бег с ускорением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(70-80 м).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Встречная эстафета.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Низкий старт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(до 30 м), б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ег на результат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(30 м),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Круговая эстафета. Влияние легкоатлетических упраж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нений на здоровье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jc w:val="left"/>
              <w:rPr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Низкий старт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 xml:space="preserve">(до 30 м),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бег на результат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(60 м)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>, Прыжок в длину с места. Встречная эс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тафета бег на отрезке 30м.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Низкий старт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>(до 60 м), б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ег на результат </w:t>
            </w:r>
            <w:r w:rsidRPr="004633D7">
              <w:rPr>
                <w:rStyle w:val="91"/>
                <w:sz w:val="24"/>
                <w:szCs w:val="24"/>
                <w:lang w:eastAsia="ru-RU"/>
              </w:rPr>
              <w:t xml:space="preserve">(100 м),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финиширование. Прыжок в длину с места.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Прыжок в длину с места на результат. Челночный бег 3х10м.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Прыжок в длину способом «согнув ноги», с 11-13 шагов разбега. Метание малого мяча в горизонталь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ную цель (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 xml:space="preserve">1х1) с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12м-д, 16м-ю.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Обучение подбора разбега. Прыжок с 11-13 ша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гов разбега. Метание малого мяча в цель на результат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Прыжок в длину способом «согнув ноги», на результат.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ind w:left="80"/>
              <w:jc w:val="left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Метание малого мяча на дальность. Челночный бег 3х10м на результат. Бег 1000 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Бег 1000м. на результат. Прыжок в высоту способом «Перешагивание» Обучение подбора  разбега.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Футбол 4 часа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Инструктаж по ТБ. Удар по катящемуся мячу внешней стороной подъёма, носком, серединой лба. Подтягивание на перекладине в висе на результат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Удар по катящемуся мячу внешней стороной подъёма, носком, серединой лба. Поднимание туловища из положения лежа на спине.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Вбрасывание мяча из-за боковой линии с места и с шагом. Ведение  мяча по прямой с изменением направления и скорости ведения с пассивным сопротивлением защитника. Учебная игра с применением технических действий.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Ведение  мяча по прямой с изменением направления и скорости ведения с пассивным сопротивлением защитника. Учебная игра с применением технических действий.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Гимнастика 8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Опорный прыжок ч/з гимн. козла. М – прыжок согнув ноги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козел в длину, высота 110-115 см; Д – прыжок боком  с поворотом на 90 козел в ширину, высота 110см.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Опорный прыжок ч/з гимн. козла. М – прыжок согнув ноги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>козел в длину, высота 110-115 см; Д – прыжок боком  с поворотом на 90 козел в ширину, высота 110см. Значение гимнастических уп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ражнений для сохранения правильной осанки.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Акробатические упражнения: М- кувырок назад в упор стоя ноги врозь; кувырок вперед и назад; длинный кувырок; стойка на голове и руках. Д – мост и поворот в упор стоя на одном колене; кувырок вперед и назад.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Акробатические упражнения: М- кувырок назад в упор стоя ноги врозь; кувырок вперед и назад; длинный кувырок; стойка на голове и руках. Д – мост и поворот в упор стоя на одном колене; кувырок вперед и назад.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Комбинация из разученных упражнений.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Комбинация из разученных упражнений.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Комбинация из разученных упражнений, на результат.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Полоса препятствий с использованием гимнастического инвентаря.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Полоса препятствий с использованием гимнастического инвентаря.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Баскетбол 8 часов, спортивно-корригирующий модуль (5ч)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Инструктаж по ТБ. Стойка и передвижения игрока. Остановка двумя шагами и прыжком. Ведение мяча с пассивным сопротивлением защитника. Ловля мяча двумя руками от груди на месте в парах. Игра по упрощенным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Ведение мяча с пассивным сопротивлением защитника. Остановка прыжком. Ловля и передача мяча двумя руками от груди с пассивным сопротивлением защитника. Игра по упрощенным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 передвижения игрока. Ведение мяча в движении с изменением направления движения и скорости. Остановка двумя шагами. Ловля  и передача мяча одной рукой от плеча на месте, в круге. Бросок двумя руками от головы с мес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та. Игра по упрощенным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Ведение мяча в движении с изменением направления движения и скорости с сопротивлением защитника. Ловля  и передача мяча двумя руками от груди с пассивным сопротивлением защитника. Бросок двумя руками от головы с мес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та. Игра по упрощенным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Ведение мяча с пассивным сопротивлением защитника ведущей и неведущей рукой. Бросок двумя руками с места и в движении после ловли мяча. Позиционное нападение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и личная защита в игровых взаимодействиях 2:2, 3:3, 4:4, 5:5.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Игра по упрощенным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Стойка и передвижения игрока. Ведение мяча с пассивным сопротивлением защитника ведущей и неведущей рукой. Нападение быстрым прорывом 3:2. Перехват мяча. Игра в 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Стойка и передвижения игрока. Нападение быстрым прорывом 3:2. Перехват мяча. Взаимодействие двух игроков в нападении и защите через «заслон». Игра в баскетбол. 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Стойка и передвижения игрока. Нападение быстрым прорывом 3:2. Взаимодействие двух игроков в нападении и защите через «заслон». Сочетание приемов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(ве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softHyphen/>
              <w:t>дение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- </w:t>
            </w:r>
            <w:r w:rsidRPr="004633D7">
              <w:rPr>
                <w:rStyle w:val="93"/>
                <w:sz w:val="24"/>
                <w:szCs w:val="24"/>
                <w:lang w:eastAsia="ru-RU"/>
              </w:rPr>
              <w:t>остановка - бросок).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Игра в баскетбол.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Лыжная подготовка 12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Инструктаж по ТБ. Значение занятий лыжным спортом. Одновременный одношажный ход – стартовый вариант. Игры на лыжах.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Одновременный одношажный ход. Торможение «плугом».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Прохождение дистанции  3,5 км. Игра «Гонки с выбыванием».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Прохождение дистанции  4 км. Игра «Гонки с выбыванием».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Подъём «скользящим шагом» на результат. Торможение  и поворот «плугом».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Прохождение дистанции  4 км. Игра «Как по часам». Развитие выносливости, скоростных качеств.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Торможение «плугом» на результат. Коньковый ход.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Поворот «плугом»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Прохождение дистанции 4,5 км. Игра «Биатлон».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Коньковый ход на результат. Игры на лыжах.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Прохождение дистанции 3км.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Игры на лыжах.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Волейбол 8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Техника безо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пасности при игре в волейбол. Пере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дача мяча двумя руками сверху над собой. Эста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фета с элементами волейбола.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Прием и передача мяча снизу. Нижняя прямая подача.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Пере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 xml:space="preserve">дача мяча двумя руками сверху над собой и через сетку. Отбивание мяча кулаком через сетку. </w:t>
            </w:r>
            <w:r w:rsidRPr="004633D7">
              <w:rPr>
                <w:sz w:val="24"/>
                <w:szCs w:val="24"/>
                <w:lang w:eastAsia="ru-RU"/>
              </w:rPr>
              <w:t>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Стойка игрока. Передвижения в стойке.</w:t>
            </w:r>
            <w:r w:rsidRPr="004633D7">
              <w:rPr>
                <w:sz w:val="24"/>
                <w:szCs w:val="24"/>
                <w:lang w:eastAsia="ru-RU"/>
              </w:rPr>
              <w:t xml:space="preserve"> Прием и передача мяча снизу.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Комбинация из освоенных элементов: прием-передача-удар. </w:t>
            </w:r>
            <w:r w:rsidRPr="004633D7">
              <w:rPr>
                <w:sz w:val="24"/>
                <w:szCs w:val="24"/>
                <w:lang w:eastAsia="ru-RU"/>
              </w:rPr>
              <w:t>Нижняя прямая подача.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Комбинация из освоенных элементов техники передвижений (перемещения в стойке, остановки, ускорения). </w:t>
            </w:r>
            <w:r w:rsidRPr="004633D7">
              <w:rPr>
                <w:sz w:val="24"/>
                <w:szCs w:val="24"/>
                <w:lang w:eastAsia="ru-RU"/>
              </w:rPr>
              <w:t>Передача мяча сверху 2 руками на месте и после перемещения вперед на результат. Нижняя прямая подача.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Нижняя прямая подача Прием подачи. Позиционное нападение с изменением позиций. Игра в волейбол по упрощённым правилам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Прием и передача мяча снизу. Нижняя прямая подача на результат. Позиционное нападение с изменением позиций. Игра в волейбол по упрощённым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Гимнастика 4 часа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946" w:type="dxa"/>
            <w:vAlign w:val="center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Комбинации из разученных упражнений. Подтягивание на высокой низкой перекладине в висе и висе лежа. Эстафета с элементами акробатики (кувырки, лазание по гимн. скамейке, по гимн. стенке).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Комбинации из разученных упражнений. Подтягивание на высокой низкой перекладине в висе и висе лежа на результат.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Эста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softHyphen/>
              <w:t>феты со скакалкой.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Комбинации из разученных упражнений. Упражнения с набивными мячами, гантелями.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Комбинации из разученных упражнений. Упражнения с набивными мячами, гантелями.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Элементы единоборств 6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 xml:space="preserve">Инструктаж по ТБ. Стойки и передвижения в стойке. Захваты рук и туловища. Освобождение от захватов. П/и «Выталкивание из круга» 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Стойки и передвижения в стойке. Захваты рук и туловища. Освобождение от захватов. Борьба за предмет. Упражнения по овладению приемами страховки. Игра «Перетягивание в парах»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Борьба за предмет. Упражнения по овладению приемами страховки. Освобождение от захватов. Силовые упражнения и единоборства в парах. Поднимание туловища из положения лежа на спине.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Упражнения по овладению приемами страховки. Силовые упражнения и единоборства в парах. Игра «Бой петухов». Поднимание туловища из положения лежа на спине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Силовые упражнения и единоборства в парах. Прыжки через скакалку на выносливость, на скорость.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rStyle w:val="9"/>
                <w:sz w:val="24"/>
                <w:szCs w:val="24"/>
                <w:lang w:eastAsia="ru-RU"/>
              </w:rPr>
              <w:t>Силовые упражнения и единоборства в парах. Прыжки через скакалку на выносливость, на скорость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Легкая атлетика 8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Прыжки в высоту Челночный бег 3х10 м. Эстафеты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Прыжки в высоту Метание мяча в горизонтальную цель. Сгибание разгибание рук в упоре лежа. Эстафеты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Прыжки в высоту. Челночный бег 3х10 м. на результат. Эстафеты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Бег 30 м. на результат. Бег 60 м. Метание мяча на дальность. Эстафеты с предметами.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Бег 60 м на результат. Бег 100 м. Прыжки в длину с места. Эстафеты, с прыжками.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Бег 100 м на результат. Прыжки в длину с места. </w:t>
            </w:r>
            <w:r w:rsidRPr="004633D7">
              <w:rPr>
                <w:rStyle w:val="9"/>
                <w:sz w:val="24"/>
                <w:szCs w:val="24"/>
                <w:lang w:eastAsia="ru-RU"/>
              </w:rPr>
              <w:t>Бег в равномерном темпе</w:t>
            </w:r>
            <w:r w:rsidRPr="004633D7">
              <w:rPr>
                <w:sz w:val="24"/>
                <w:szCs w:val="24"/>
                <w:lang w:eastAsia="ru-RU"/>
              </w:rPr>
              <w:t xml:space="preserve">1000 м. Эстафеты с предметами.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 xml:space="preserve">Метание мяча на дальность. Прыжки в длину с места на результат. Челночный бег 3х10 м. Эстафеты беговые, с прыжками.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ru-RU"/>
              </w:rPr>
            </w:pPr>
            <w:r w:rsidRPr="004633D7">
              <w:rPr>
                <w:sz w:val="24"/>
                <w:szCs w:val="24"/>
                <w:lang w:eastAsia="ru-RU"/>
              </w:rPr>
              <w:t>Метание мяча на дальность. Прыжки в длину с разбега. Бег 1000 м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Содержание адаптированной программы для детей с ОВЗ 9 кл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1. «Знания о физической культуре»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История физической культуры.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Олимпийские игры древности: мифы и легенды о зарождении Олимпийских игр древности.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Возрождение Олимпийских игр и олимпийского движения: возрождение Олимпийских игр и олимпийского движения.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История зарождения олимпийского движения в России: Олимпийское движение в дореволюционной России, роль А.Д. Бутовского в его становлении и развитии.</w:t>
      </w:r>
    </w:p>
    <w:p w:rsidR="004C5DEB" w:rsidRPr="004633D7" w:rsidRDefault="004C5DEB" w:rsidP="004633D7">
      <w:pPr>
        <w:pStyle w:val="ListParagraph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Олимпийское движение в России (СССР): основные этапы развития олимпийского движения в России (СССР).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Физическая культура (основные понятия)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Физическое развитие человека: понятие о физическом развитии, характеристика его основных показателей.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Физическая подготовка и ее связь с укреплением здоровья, развитием физических качеств: физическая подготовка как система регулярных занятий по развитию физических качеств.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Адаптивная физическая культура: адаптивная физическая культура как система занятий физическими упражнениями по укреплению и сохранению здоровья.</w:t>
      </w:r>
    </w:p>
    <w:p w:rsidR="004C5DEB" w:rsidRPr="004633D7" w:rsidRDefault="004C5DEB" w:rsidP="004633D7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Здоровье и здоровый образ жизни: здоровый образ жизни, роль и значение физической культуры в его формировании.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Физическая культура человека.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Режим дня, его основное содержание и правила планирования: режим дня, его основное содержание и правила планирования. Утренняя зарядка и ее влияние на работоспособность человека.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Закаливание организма: закаливание организма способами принятия воздушных ванн, купания.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Влияние занятий физической культурой на формирование положительных качеств личности: влияние занятий физической культурой на формирование положительных качеств личности (воли, смелости, трудолюбия, честности, этических норм поведения).</w:t>
      </w:r>
    </w:p>
    <w:p w:rsidR="004C5DEB" w:rsidRPr="004633D7" w:rsidRDefault="004C5DEB" w:rsidP="004633D7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Доврачебная помощь во время занятий физической культурой и спортом: оказание доврачебной помощи во время занятий физической культурой и спортом.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2. Способы двигательной (физкультурной) деятельности.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Организация и проведение самостоятельных занятий физической культурой.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физкультминуток, физкультпауз (подвижных перемен): составление (по образцу) индивидуальных планов занятий физической подготовкой, выделение основных частей занятий, определение их направленности и содержания.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осанки).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4C5DEB" w:rsidRPr="004633D7" w:rsidRDefault="004C5DEB" w:rsidP="004633D7">
      <w:pPr>
        <w:pStyle w:val="ListParagraph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3. Физическое совершенствование.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3.1. Физкультурно-оздоровительная деятельность.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Оздоровительные формы занятий в режиме учебного дня и учебной недели.</w:t>
      </w:r>
    </w:p>
    <w:p w:rsidR="004C5DEB" w:rsidRPr="004633D7" w:rsidRDefault="004C5DEB" w:rsidP="004633D7">
      <w:pPr>
        <w:pStyle w:val="ListParagraph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физкультминуток и физкультпауз.</w:t>
      </w:r>
    </w:p>
    <w:p w:rsidR="004C5DEB" w:rsidRPr="004633D7" w:rsidRDefault="004C5DEB" w:rsidP="004633D7">
      <w:pPr>
        <w:pStyle w:val="ListParagraph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на формирование правильной осанки.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Индивидуальные комплексы адаптивно (лечебной) и корригирующей физической культуры.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3.2. Спортивно-оздоровительная деятельность с общеразвивающей направленностью.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Гимнастика с основами акробатики.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Организующие команды и приемы: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построение и перестроение на месте;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перестроение из колонны по одному в колонну по четыре дроблением и сведением;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перестроение из колонны по два и по четыре в колонну по одному разведением и слиянием;</w:t>
      </w:r>
    </w:p>
    <w:p w:rsidR="004C5DEB" w:rsidRPr="004633D7" w:rsidRDefault="004C5DEB" w:rsidP="004633D7">
      <w:pPr>
        <w:pStyle w:val="ListParagraph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в колонне с изменением длины шага.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 и комбинации: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упражнения: кувырок вперед в группировке;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кувырок назад в упор присев;</w:t>
      </w:r>
    </w:p>
    <w:p w:rsidR="004C5DEB" w:rsidRPr="004633D7" w:rsidRDefault="004C5DEB" w:rsidP="004633D7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из упора присев перекат назад в стойку на лопатках.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Ритмическая гимнастика (девочки)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стилизованные общеразвивающие упражнения.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Опорные прыжки: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на гимнастического козла с последующим спрыгиванием.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и комбинации на гимнастическом бревне (девочки)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прогнувшись);зачетная комбинация.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и комбинации на гимнастической перекладине: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висы согнувшись, висы прогнувшись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Легкая атлетика.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Беговые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на короткие дистанции: от 10 до 15 м;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ускорение с высокого старта; бег с ускорением от 30 до 40 м; скоростной бег до 40 м; на результат 60 м;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высокий старт; низкий старт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в равномерном темпе от 10 до 12 минут;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кроссовый бег; бег на 1000м.</w:t>
      </w:r>
    </w:p>
    <w:p w:rsidR="004C5DEB" w:rsidRPr="004633D7" w:rsidRDefault="004C5DEB" w:rsidP="004633D7">
      <w:pPr>
        <w:pStyle w:val="ListParagraph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варианты челночного бега 3х10 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Прыжковые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в длину с 7-9 шагов разбега способом «согнув ноги»;</w:t>
      </w:r>
    </w:p>
    <w:p w:rsidR="004C5DEB" w:rsidRPr="004633D7" w:rsidRDefault="004C5DEB" w:rsidP="004633D7">
      <w:pPr>
        <w:pStyle w:val="ListParagraph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прыжок в высоту с 3-5 шагов разбега способом «перешагивание».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мяча: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теннисного мяча с места на дальность отскока от стены;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 на заданное расстояние; на дальность;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малого мяча в вертикальную неподвижную мишень;</w:t>
      </w:r>
    </w:p>
    <w:p w:rsidR="004C5DEB" w:rsidRPr="004633D7" w:rsidRDefault="004C5DEB" w:rsidP="004633D7">
      <w:pPr>
        <w:pStyle w:val="ListParagraph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набивного мяча двумя руками из-за головы с положения сидя на полу, от груди.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Спортивные игры.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Баскетбол: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стойка игрока, перемещение в стойке приставными шагами боком, лицом и спиной вперед;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остановка двумя шагами и прыжком;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повороты без мяча и с мячом;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комбинация из освоенных элементов техники передвижений (перемещения в стойке, остановка, поворот, ускорение)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шагом, бегом, змейкой, с обеганием стоек; по прямой, с изменением направления движения и скорости;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в низкой, средней и высокой стойке на месте;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двумя руками от груди на месте и в движении;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одной рукой от плеча на месте;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передача мяча двумя руками с отскоком от пола;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штрафной бросок;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вырывание и выбивание мяча;</w:t>
      </w:r>
    </w:p>
    <w:p w:rsidR="004C5DEB" w:rsidRPr="004633D7" w:rsidRDefault="004C5DEB" w:rsidP="004633D7">
      <w:pPr>
        <w:pStyle w:val="ListParagraph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игра по правилам.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Волейбол:</w:t>
      </w:r>
    </w:p>
    <w:p w:rsidR="004C5DEB" w:rsidRPr="004633D7" w:rsidRDefault="004C5DEB" w:rsidP="004633D7">
      <w:pPr>
        <w:pStyle w:val="ListParagraph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стойки игрока; перемещение в стойке приставными шагами боком, лицом и спиной вперед;</w:t>
      </w:r>
    </w:p>
    <w:p w:rsidR="004C5DEB" w:rsidRPr="004633D7" w:rsidRDefault="004C5DEB" w:rsidP="004633D7">
      <w:pPr>
        <w:pStyle w:val="ListParagraph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ходьба, бег и выполнение заданий (сесть на пол, встать, подпрыгнуть и др.);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прием и передача мяча двумя руками снизу на месте в паре, через сетку;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прием и передача мяча сверху двумя руками;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нижняя и верхняя прямая подача;</w:t>
      </w:r>
    </w:p>
    <w:p w:rsidR="004C5DEB" w:rsidRPr="004633D7" w:rsidRDefault="004C5DEB" w:rsidP="004633D7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игра по упрощенным правилам мини-волейбола.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 xml:space="preserve">Лыжные гонки.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Передвижение на лыжах: </w:t>
      </w:r>
    </w:p>
    <w:p w:rsidR="004C5DEB" w:rsidRPr="004633D7" w:rsidRDefault="004C5DEB" w:rsidP="004633D7">
      <w:pPr>
        <w:pStyle w:val="ListParagraph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попеременный двухшажный ход;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одновременный одношажный ход; одновременный бесшажный ход;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передвижения с чередованием ходов, переходом с одного способа на другой (переход без шага, переход через шаг, переход через два шага; прямой переход; переход с неоконченным отталкиванием палкой);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перешагивание на лыжах небольших препятствий; перелезание через препятствия на лыжах.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Подъѐмы, спуски, повороты, торможение: </w:t>
      </w:r>
    </w:p>
    <w:p w:rsidR="004C5DEB" w:rsidRPr="004633D7" w:rsidRDefault="004C5DEB" w:rsidP="004633D7">
      <w:pPr>
        <w:pStyle w:val="ListParagraph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поворот переступанием, подъѐм «лесенкой»; подъѐм «ѐлочкой»; подъѐм «полуѐлочкой»; спуск в основной, высокой и низкой стойках, по ровной поверхности, с преодолением бугров и впадин, небольших трамплинов; торможение плугом; торможение упором; торможение боковым скольжением; поворот упором.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Прикладно-ориентированная подготовка.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Прикладно-ориентированные упражнения: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ходьбой, бегом по пересеченной местности;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лазанье по канату (мальчики);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лазанье по гимнастической стенке вверх, вниз, горизонтально, по диагонали лицом и спиной к стенке (девочки);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приземление на точность и сохранение равновесия;</w:t>
      </w:r>
    </w:p>
    <w:p w:rsidR="004C5DEB" w:rsidRPr="004633D7" w:rsidRDefault="004C5DEB" w:rsidP="004633D7">
      <w:pPr>
        <w:pStyle w:val="ListParagraph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преодоление полос препятствий.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33D7">
        <w:rPr>
          <w:rFonts w:ascii="Times New Roman" w:hAnsi="Times New Roman"/>
          <w:i/>
          <w:sz w:val="24"/>
          <w:szCs w:val="24"/>
        </w:rPr>
        <w:t>Упражнения общеразвивающей направленности.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Общефизическая подготовка: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Гимнастика с основами акробатики: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гибкости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с гимнастической палкой (укороченной скакалкой) для развития подвижности плечевого сустава (выкруты);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активных и пассивных упражнений с большой амплитудой движений;</w:t>
      </w:r>
    </w:p>
    <w:p w:rsidR="004C5DEB" w:rsidRPr="004633D7" w:rsidRDefault="004C5DEB" w:rsidP="004633D7">
      <w:pPr>
        <w:pStyle w:val="ListParagraph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для развития подвижности суставов (полушпагат, шпагат, складка,мост).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преодоление препятствий прыжком с опорой на руки;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теннисного мяча правой и левой рукой в подвижную и не подвижную мишень, с места и разбега;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разнообразные прыжки через гимнастическую скакалку на месте и с продвижением;</w:t>
      </w:r>
    </w:p>
    <w:p w:rsidR="004C5DEB" w:rsidRPr="004633D7" w:rsidRDefault="004C5DEB" w:rsidP="004633D7">
      <w:pPr>
        <w:pStyle w:val="ListParagraph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на точность отталкивания и приземления.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подтягивание в висе и отжимание в упоре;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подтягивание в висе стоя (лежа) на низкой перекладине (девочки);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отжимание в упоре лежа с изменяющейся высотой опоры для рук и ног;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поднимание ног в висе на гимнастической стенке до посильной высоты;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метание набивного мяча из различных исходных положений;</w:t>
      </w:r>
    </w:p>
    <w:p w:rsidR="004C5DEB" w:rsidRPr="004633D7" w:rsidRDefault="004C5DEB" w:rsidP="004633D7">
      <w:pPr>
        <w:pStyle w:val="ListParagraph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избирательного воздействия на отдельные мышечные группы (с увеличивающимся темпом движений без потери качества выполнения).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Легкая атлетика: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выносливости</w:t>
      </w:r>
    </w:p>
    <w:p w:rsidR="004C5DEB" w:rsidRPr="004633D7" w:rsidRDefault="004C5DEB" w:rsidP="004633D7">
      <w:pPr>
        <w:pStyle w:val="ListParagraph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с максимальной скоростью в режиме повоторно-интервального метода;</w:t>
      </w:r>
    </w:p>
    <w:p w:rsidR="004C5DEB" w:rsidRPr="004633D7" w:rsidRDefault="004C5DEB" w:rsidP="004633D7">
      <w:pPr>
        <w:pStyle w:val="ListParagraph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с равномерной скоростью в зонах большой и умеренной интенсивности.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прыжки в полуприседе (на месте, с продвижением в разные стороны);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запрыгивание с последующим спрыгиванием;</w:t>
      </w:r>
    </w:p>
    <w:p w:rsidR="004C5DEB" w:rsidRPr="004633D7" w:rsidRDefault="004C5DEB" w:rsidP="004633D7">
      <w:pPr>
        <w:pStyle w:val="ListParagraph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с набивными мячами.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бег на месте с максимальной скоростью и темпом с опорой на руки и без опоры;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повторный бег на короткие дистанции с максимальной скоростью (по прямой);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через скакалку в максимальном темпе;</w:t>
      </w:r>
    </w:p>
    <w:p w:rsidR="004C5DEB" w:rsidRPr="004633D7" w:rsidRDefault="004C5DEB" w:rsidP="004633D7">
      <w:pPr>
        <w:pStyle w:val="ListParagraph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подвижные и спортивные игры, эстафеты.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Специализированные комплексы упражнений на развитие координации (разрабатываются на основе учебного материала разделов «Гимнастика» и «Спортивные игры»).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 xml:space="preserve">Лыжные гонки. 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 xml:space="preserve">Развитие выносливости.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Кроссовый бег и бег по пересечѐнной местности.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Гладкий бег с равномерной скоростью в режиме умеренной и большой интенсивности.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Повторный бег с максимальной скоростью с уменьшающимся интервалом отдыха.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в различных направлениях и из разных исходных положений в режиме повторного и непрерывного способа выполнения. </w:t>
      </w:r>
    </w:p>
    <w:p w:rsidR="004C5DEB" w:rsidRPr="004633D7" w:rsidRDefault="004C5DEB" w:rsidP="004633D7">
      <w:pPr>
        <w:pStyle w:val="ListParagraph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Передвижения на лыжах с равномерной скоростью в режимах умеренной, большой и субмаксимальной интенсивности, с соревновательной скоростью.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с локальным отягощением на отдельные мышечные группы.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силовой направленности на спортивных снарядах(перекладине, брусьях, гимнастической стенке), выполняемые по методу круговой тренировки.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Скоростной бег и прыжки с дополнительным отягощением (в различных направлениях и сразличной амплитудой движений, из разных исходных положений).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Многоскоки, спрыгивания-запрыгивания на месте и с продвижением вперѐд.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Полосы препятствий силовой направленности (передвижения в висах и упорах на руках, бег в горку сперенесением тяжестей, преодоление препятствий прыжками разной формы). </w:t>
      </w:r>
    </w:p>
    <w:p w:rsidR="004C5DEB" w:rsidRPr="004633D7" w:rsidRDefault="004C5DEB" w:rsidP="004633D7">
      <w:pPr>
        <w:pStyle w:val="ListParagraph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Передвижение на лыжах по отлогому склону с дополнительным отягощением. Скоростной подъѐм ступающим и скользящим шагом, бегом, «лесенкой», «ѐлочкой».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Комплексы упражнений на подвижной опоре (с изменением центра тяжести тела по отношению к опоре, с разной амплитудой движений и скоростью выполнения, перераспределением массы тела с одной ноги на другую).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на дифференцирование мышечных усилий (броски набивного мяча, прыжки на заданное расстояние различными способами и в разных направлениях движения).</w:t>
      </w:r>
    </w:p>
    <w:p w:rsidR="004C5DEB" w:rsidRPr="004633D7" w:rsidRDefault="004C5DEB" w:rsidP="004633D7">
      <w:pPr>
        <w:pStyle w:val="ListParagraph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Упражнения в поворотах и спусках на лыжах.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на короткие дистанции с максимальной скоростью.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Челночный бег.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Подвижные и спортивные игры, эстафеты. </w:t>
      </w:r>
    </w:p>
    <w:p w:rsidR="004C5DEB" w:rsidRPr="004633D7" w:rsidRDefault="004C5DEB" w:rsidP="004633D7">
      <w:pPr>
        <w:pStyle w:val="ListParagraph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через скакалку в максимальном темпе.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33D7">
        <w:rPr>
          <w:rFonts w:ascii="Times New Roman" w:hAnsi="Times New Roman"/>
          <w:b/>
          <w:i/>
          <w:sz w:val="24"/>
          <w:szCs w:val="24"/>
        </w:rPr>
        <w:t>Баскетбол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быстроты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влево;приседания и т.д.);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выпрыгивание вверх с доставанием ориентиров левой (правой) рукой;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челночный бег (чередование дистанции лицом и спиной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прыжки вверх на обеих ногах и на одной ноге с места и с разбега;</w:t>
      </w:r>
    </w:p>
    <w:p w:rsidR="004C5DEB" w:rsidRPr="004633D7" w:rsidRDefault="004C5DEB" w:rsidP="004633D7">
      <w:pPr>
        <w:pStyle w:val="ListParagraph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 подвижные и спортивные игры, эстафеты.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выносливости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повторный бег с максимальной скоростью с уменьшающимся интервалом отдыха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Развитие координации движений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броски баскетбольного мяча по неподвижной и подвижной мишени;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 xml:space="preserve"> бег с «тенью» (повторение движений партнера);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>бег по гимнастической скамейке;</w:t>
      </w:r>
    </w:p>
    <w:p w:rsidR="004C5DEB" w:rsidRPr="004633D7" w:rsidRDefault="004C5DEB" w:rsidP="004633D7">
      <w:pPr>
        <w:pStyle w:val="ListParagraph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4633D7">
        <w:rPr>
          <w:rFonts w:ascii="Times New Roman" w:hAnsi="Times New Roman"/>
          <w:sz w:val="24"/>
          <w:szCs w:val="24"/>
        </w:rPr>
        <w:t xml:space="preserve">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силы.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Комплексы упражнений с дополнительным отягощением на основные мышечные группы.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Ходьба и прыжки в глубоком приседе.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на одной ноге и обеих ногах с продвижением вперѐд. по кругу, «змейкой», на месте с поворотом на 180° и 360°.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Прыжки через скакалку в максимальном темпе на месте и с передвижением (с дополнительным отягощением и без него).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Напрыгивание и спрыгивание с последующим ускорением.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Многоскоки с последующим ускорением и ускорения с последующими много скоками. </w:t>
      </w:r>
    </w:p>
    <w:p w:rsidR="004C5DEB" w:rsidRPr="004633D7" w:rsidRDefault="004C5DEB" w:rsidP="004633D7">
      <w:pPr>
        <w:pStyle w:val="ListParagraph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Броски набивного мяча из различных исходных положений, с различной траекторией полѐта одной рукой и обеими руками, стоя, сидя, вполуприседе.</w:t>
      </w:r>
    </w:p>
    <w:p w:rsidR="004C5DEB" w:rsidRPr="004633D7" w:rsidRDefault="004C5DEB" w:rsidP="00463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  <w:u w:val="single"/>
        </w:rPr>
        <w:t>Развитие координации движений.</w:t>
      </w:r>
      <w:r w:rsidRPr="004633D7">
        <w:rPr>
          <w:rFonts w:ascii="Times New Roman" w:hAnsi="Times New Roman"/>
          <w:sz w:val="24"/>
          <w:szCs w:val="24"/>
        </w:rPr>
        <w:t xml:space="preserve">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Броски баскетбольного мяча по неподвижной и подвижной мишени.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Акробатические упражнения (двойные и тройные кувырки вперѐд и назад).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«с тенью» (повторение движений партнѐра).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Бег по гимнастической скамейке, по гимнастическому бревну разной высоты.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 xml:space="preserve">Броски малого мяча в стену одной (обеими) руками с последующей его ловлей обеими руками и одной рукой, после отскока от стены (от пола). </w:t>
      </w:r>
    </w:p>
    <w:p w:rsidR="004C5DEB" w:rsidRPr="004633D7" w:rsidRDefault="004C5DEB" w:rsidP="004633D7">
      <w:pPr>
        <w:pStyle w:val="ListParagraph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Ведение мяча с изменяющейся по команде скоростью и направлением передвижения.</w:t>
      </w:r>
    </w:p>
    <w:p w:rsidR="004C5DEB" w:rsidRPr="004633D7" w:rsidRDefault="004C5DEB" w:rsidP="00463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Критерии и нормы оценки знаний учащихся по физической культуре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успешности учащихся по физической культуре: 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производится на общих основаниях и включает в себя качественные и количественные показатели: уровень соответствующих знаний (тесты, устные ответы), степень овладения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нормативов, учитывая возрастные и индивидуальные особенности занимающихся. При оценки успешности ориентироваться на темпы продвижения ученика в развитии его двигательных способностей, поощрять его стремления к самосовершенствованию, к углублению знаний в области физической культуры и ведению здорового образа жизни.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В пределах доступного дети должны знать терминологию, правила игр, способы выполнения упражнений, уметь объяснить это своими словами. Должны уметь выполнять упражнения, предусмотренные программой и пройденные на уроках. Учащиеся должны не только знать правила и содержание игры, но и уметь играть, умело использовать в играх изученные упражнения, согласовывать свои действия с действиями товарищей.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Необходимо, чтобы каждый учащийся в течении четверти получил пять - шесть оценок. При оценке успеваемости принимаются во внимание индивидуальные особенности детей: принадлежность к разным медицинским группам, уровень физического развития, последствия заболеваний и др.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умений и навыков выставляется за качество выполнения упражнений. Кроме того, следует учитывать количественный показатель учащихся при выполнении учебных нормативов по бегу, прыжкам, метаниям, лыжной подготовке и т.д.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Успеваемость учащихся по физической культуре оценивается по общепринятой в школе пятибалльной системе.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Для всех видов физических упражнений, в том числе и игр, может быть использован следующий критерий оценок: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 Допущено 3-4 ошибки.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"3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" - упражнение выполнено правильно, но недостаточно точно, с большим напряжением, допущены незначительные 5-6 ошибок; в играх учащийся показал знание лишь основных правил, но не всегда умеет пользоваться изученными движениями.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 - упражнение выполнено неправильно, с грубыми ошибками, более 7 ошибок; в играх учащийся показал слабое знание правил, неумение пользоваться изученными упражнениями.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успеваемости за четверть выставляется на основании данных текущего учета. При этом не допускается суммирование всех оценок и определение среднеарифметического показателя. Все оценки, поставленные учащимся в порядке индивидуального и фронтального опроса, имеют влияние на итоговую оценку за четверть. Однако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Оценка за год выставляется на основании четвертных оценок в соответствии с общепедагогическими требованиями.</w:t>
      </w:r>
    </w:p>
    <w:p w:rsidR="004C5DEB" w:rsidRPr="004633D7" w:rsidRDefault="004C5DEB" w:rsidP="004633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633D7">
        <w:rPr>
          <w:rFonts w:ascii="Times New Roman" w:hAnsi="Times New Roman"/>
          <w:color w:val="000000"/>
          <w:sz w:val="24"/>
          <w:szCs w:val="24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4C5DEB" w:rsidRPr="004633D7" w:rsidRDefault="004C5DEB" w:rsidP="00463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Style w:val="29"/>
          <w:bCs w:val="0"/>
          <w:sz w:val="24"/>
          <w:szCs w:val="24"/>
          <w:lang w:eastAsia="en-US"/>
        </w:rPr>
      </w:pPr>
    </w:p>
    <w:p w:rsidR="004C5DEB" w:rsidRPr="004633D7" w:rsidRDefault="004C5DEB" w:rsidP="00463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33D7">
        <w:rPr>
          <w:rStyle w:val="29"/>
          <w:bCs w:val="0"/>
          <w:sz w:val="24"/>
          <w:szCs w:val="24"/>
          <w:lang w:eastAsia="en-US"/>
        </w:rPr>
        <w:t xml:space="preserve">ТЕМАТИЧЕСКОЕ ПЛАНИРОВАНИЕ 9 </w:t>
      </w:r>
      <w:r w:rsidRPr="004633D7">
        <w:rPr>
          <w:rStyle w:val="291"/>
          <w:bCs w:val="0"/>
          <w:sz w:val="24"/>
          <w:szCs w:val="24"/>
          <w:lang w:eastAsia="en-US"/>
        </w:rPr>
        <w:t>класс</w:t>
      </w:r>
    </w:p>
    <w:p w:rsidR="004C5DEB" w:rsidRPr="004633D7" w:rsidRDefault="004C5DEB" w:rsidP="004633D7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946"/>
        <w:gridCol w:w="1808"/>
      </w:tblGrid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Легкая атлетика 12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Инструктаж по ТБ. Низкий старт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 xml:space="preserve">(до 30 м),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бег с ускорением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 xml:space="preserve">(70-80 м).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Встречная эстафета.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Низкий старт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>(до 30 м), б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ег на результат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>(30 м),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Круговая эстафета. Влияние легкоатлетических упраж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нений на здоровье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jc w:val="left"/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Низкий старт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 xml:space="preserve">(до 30 м),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бег на результат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>(60 м)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>, Прыжок в длину с места. Встречная эс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тафета бег на отрезке 30м.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Низкий старт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>(до 60 м), б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ег на результат </w:t>
            </w:r>
            <w:r w:rsidRPr="004633D7">
              <w:rPr>
                <w:rStyle w:val="91"/>
                <w:sz w:val="24"/>
                <w:szCs w:val="24"/>
                <w:lang w:eastAsia="en-US"/>
              </w:rPr>
              <w:t xml:space="preserve">(100 м),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финиширование. Прыжок в длину с места.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Прыжок в длину с места на результат. Челночный бег 3х10м.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Прыжок в длину способом «согнув ноги», с 11-13 шагов разбега. Метание малого мяча в горизонталь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ную цель (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1х1) с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12м-д, 18м-ю.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Обучение подбора разбега. Прыжок с 11-13 ша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гов разбега. Метание малого мяча в цель на результат. Поднимание туловища.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Прыжок в длину способом «согнув ноги», на результат.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ind w:left="80"/>
              <w:jc w:val="left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Метание малого мяча на дальность с разбега. Челночный бег 3х10м на результат.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ind w:left="80"/>
              <w:jc w:val="left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Бег 1000м. Прыжок в высоту способом «Перешагивание» Обучение подбора  разбега.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Бег 1000м. на результат Прыжок в высоту способом «Перешагивание» Обучение подбора  разбега.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Прыжок в высоту способом «Перешагивание» на результат. Прыжки ч/з скакалку на скорость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Style w:val="9"/>
                <w:b/>
                <w:sz w:val="24"/>
                <w:szCs w:val="24"/>
                <w:lang w:eastAsia="en-US"/>
              </w:rPr>
              <w:t>ОФП 2 часа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ОФП: поднимание туловища из положения, лежа на спине Отжимание ю - от пола, д - от скамейки.  Прыжки ч/з скакалку на выносливость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ОФП: поднимание туловища из положения, лежа на спине Отжимание. Подтягивание на перекладине. Прыжки ч/з скакалку на скорость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Футбол 4 часа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Инструктаж по ТБ. Удар по летящему мячу внешней стороной стопы, и средней частью подъёма. Подтягивание на перекладине в висе на результат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Удар по летящему мячу внешней стороной стопы, и средней частью подъёма. Поднимание туловища из положения, лежа на спине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Вбрасывание мяча из-за боковой линии с места и с шагом. Ведение  мяча по прямой с изменением направления и скорости ведения с активным сопротивлением защитника. Учебная игра с применением технических действий.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Ведение мяча по прямой с изменением направления и скорости ведения с активным сопротивлением защитника. Учебная игра с применением технических действий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Гимнастика 9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Опорный прыжок ч/з гимн. козла. М – прыжок согнув ноги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>козел в длину, высота 115 см; Д – прыжок боком  козел в ширину, высота 110см. Развитие силовых способностей.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Опорный прыжок ч/з гимн. козла. М – прыжок согнув ноги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>козел в длину, высота 115 см; Д – прыжок боком  козел в ширину, высота 110см. Значение гимнастических уп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ражнений для сохранения правильной осанки.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Строевой шаг. </w:t>
            </w:r>
            <w:r w:rsidRPr="004633D7">
              <w:rPr>
                <w:sz w:val="24"/>
                <w:szCs w:val="24"/>
              </w:rPr>
              <w:t xml:space="preserve">Подтягивание на высокой низкой перекладине в висе и висе лежа на результат.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Эста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феты со скакалкой.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Упражнения с набивными мячами, гантелями.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Поднимание туловища на результат.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Акробатические упражнения: М- из упора присев силой стойка на голове и руках; длинный кувырок вперед с 3 шагов разбега. Д – равновесие на одной; выпад вперед кувырок вперед.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Акробатические упражнения: М- кувырок назад в упор, стоя ноги врозь; кувырок вперед и назад; длинный кувырок; стойка на голове и руках. Д – мост и поворот в упор, стоя на одном колене; кувырок вперед и назад.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Комбинация из разученных упражнений.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Комбинация из разученных упражнений.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Комбинация из разученных упражнений, на результат.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Полоса препятствий с использованием гимнастического инвентаря.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Баскетбол 12 часов, спортивно-корригирующий модуль (5ч)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Инструктаж по ТБ. Стойка и передвижения игрока. Остановка двумя шагами и прыжком. Ведение мяча с пассивным сопротивлением защитника. Ловля мяча двумя руками от груди на месте в парах. Игра по упрощенным правилам баскетбола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Ведение мяча с пассивным сопротивлением защитника. Остановка прыжком. Ловля и передача мяча двумя руками от груди с пассивным сопротивлением защитника. Игра по упрощенным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Ведение мяча с пассивным сопротивлением защитника. Остановка прыжком. Ловля и передача мяча двумя руками от груди с пассивным сопротивлением защитника. Игра по упрощенным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Ведение мяча с пассивным сопротивлением защитника. Остановка прыжком. Ловля и передача мяча двумя руками от груди с пассивным сопротивлением защитника. Игра по упрощенным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Ведение мяча с пассивным сопротивлением защитника. Остановка двумя шагами. Ловля и передача мяча одной рукой от плеча на месте, в круге. Бросок одной и двумя руками в прыжке. Игра по упрощенным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Ведение мяча в движении с изменением направления движения и скорости с сопротивлением защитника. Ловля и передача мяча двумя руками от груди с пассивным сопротивлением защитника. Броски одной и двумя руками в прыжке. Игра по упрощенным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Ведение мяча с пассивным сопротивлением защитника ведущей и неведущей рукой. Бросок мяча. Позиционное нападение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и личная защита в игровых взаимодействиях 2:2, 3:3, 4:4, 5:5.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Игра по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Ведение мяча с пассивным сопротивлением защитника ведущей и неведущей рукой. Бросок мяча. Позиционное нападение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и личная защита в игровых взаимодействиях 2:2, 3:3, 4:4, 5:5.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Игра по правилам баскетбола.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Стойка и передвижения игрока. Ведение мяча с пассивным сопротивлением защитника ведущей и неведущей рукой. Нападение быстрым прорывом 3:2. Перехват мяча. Игра в 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Стойка и передвижения игрока. Ведение мяча с пассивным сопротивлением защитника ведущей и неведущей рукой. Нападение быстрым прорывом 3:2. Перехват мяча. Игра в баскетбол.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Стойка и передвижения игрока. Нападение быстрым прорывом 3:2. Перехват мяча. Взаимодействие трёх игроков  (тройка и малая восьмерка). Игра в баскетбол.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Стойка и передвижения игрока. Нападение быстрым прорывом 3:2. Взаимодействие трёх игроков  (тройка и малая восьмерка). Сочетание приемов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(ве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softHyphen/>
              <w:t>дение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-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остановка - бросок).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Игра в баскетбол.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Зимние игры 6 часов, футбол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Инструктаж по ТБ.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Удары по летящему мячу внешней стороной стопы и средней частью подъёма. </w:t>
            </w:r>
            <w:r w:rsidRPr="004633D7">
              <w:rPr>
                <w:sz w:val="24"/>
                <w:szCs w:val="24"/>
              </w:rPr>
              <w:t xml:space="preserve">Мини – футбол.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Удары по летящему мячу внешней стороной стопы и средней частью подъёма. Ведение мяча по прямой с изменением направления движения и скорости. </w:t>
            </w:r>
            <w:r w:rsidRPr="004633D7">
              <w:rPr>
                <w:sz w:val="24"/>
                <w:szCs w:val="24"/>
              </w:rPr>
              <w:t xml:space="preserve">Мини – футбол.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Вбрасывание мяча из-за боковой линии с места и с шагом. Ведение мяча по прямой с изменением направления движения и скорости ведения с активным сопротивлением защитника. </w:t>
            </w:r>
            <w:r w:rsidRPr="004633D7">
              <w:rPr>
                <w:sz w:val="24"/>
                <w:szCs w:val="24"/>
              </w:rPr>
              <w:t>Учебная игра с применением технических действий.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Ведение мяча по прямой с изменением направления движения и скорости ведения с активным сопротивлением защитника. </w:t>
            </w:r>
            <w:r w:rsidRPr="004633D7">
              <w:rPr>
                <w:sz w:val="24"/>
                <w:szCs w:val="24"/>
              </w:rPr>
              <w:t>Учебная игра с применением технических действий.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Вбрасывание мяча из-за боковой линии с места и с шагом. Ведение мяча по прямой с изменением направления движения и скорости ведения с активным сопротивлением защитника. </w:t>
            </w:r>
            <w:r w:rsidRPr="004633D7">
              <w:rPr>
                <w:sz w:val="24"/>
                <w:szCs w:val="24"/>
              </w:rPr>
              <w:t xml:space="preserve">Учебная игра с применением технических действий.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Ведение мяча по прямой с изменением направления движения и скорости ведения с активным сопротивлением защитника. </w:t>
            </w:r>
            <w:r w:rsidRPr="004633D7">
              <w:rPr>
                <w:sz w:val="24"/>
                <w:szCs w:val="24"/>
              </w:rPr>
              <w:t>Учебная игра с применением технических действий.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ОФП 3 часа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Поднимание туловища из положения, лежа на спине Отжимание ю- от пола, д- от скамейки. Прыжки ч/з скакалку на выносливость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Поднимание туловища из положения, лежа на спине Отжимание. Подтягивание на перекладине. Прыжки ч/з скакалку на скорость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sz w:val="24"/>
                <w:szCs w:val="24"/>
              </w:rPr>
              <w:t xml:space="preserve">Упражнения с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утяжелителями (гири-ю, гантели-д). прыжки ч/з скамейку.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Упражнения на развитие гибкости.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Лыжная подготовка 12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Инструктаж по ТБ. Оказание помощи при обморожениях и травмах. Одновременный одношажный ход – стартовый вариант. Игры на лыжах.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Попеременный четырехшажный ход. Торможение и поворот «плугом». Преодоление контр уклона.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Прохождение дистанции  4 км. Игра«Гонки с выбыванием».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Виды лыжного спорта. Прохождение дистанции  4 км. Горнолыжная эстафета с преодолением препятствий.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Подъём «скользящим шагом» на результат. Торможение  и поворот «плугом».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Прохождение дистанции  4,5 км. Переход с попеременных ходов на одновременные.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Торможение и поворот «плугом» на результат. Коньковый ход. Значение занятий лыжным спортом для поддержания работоспособности.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Преодоление контр уклона.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Прохождение дистанции 5 км. Попеременный четырехшажный ход. Игра «Биатлон».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Коньковый ход на результат. Игры на лыжах.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Прохождение дистанции5 км.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 Игры на лыжах.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Волейбол 12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461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Техника безо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пасности при игре в волейбол. </w:t>
            </w:r>
            <w:r w:rsidRPr="004633D7">
              <w:rPr>
                <w:sz w:val="24"/>
                <w:szCs w:val="24"/>
              </w:rPr>
              <w:t>Ходьба и бег с остановкой по сигналу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>. Пере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дача мяча у сетки и в прыжке ч/з сетку. Эста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фета с элементами волейбола.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Прием мяча отраженного сеткой. Нижняя прямая подача мяча в заданную часть площадки. Игра в волейбол по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Пере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 xml:space="preserve">дача мяча двумя руками сверху стоя спиной к цели. Прямой нападающий удар при встречных         передачах. </w:t>
            </w:r>
            <w:r w:rsidRPr="004633D7">
              <w:rPr>
                <w:sz w:val="24"/>
                <w:szCs w:val="24"/>
              </w:rPr>
              <w:t>Игра в волейбол по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Прямой нападающий удар при встречных передачах. </w:t>
            </w:r>
            <w:r w:rsidRPr="004633D7">
              <w:rPr>
                <w:sz w:val="24"/>
                <w:szCs w:val="24"/>
              </w:rPr>
              <w:t>Прием мяча отраженного сеткой. Игра в волейбол по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Комбинация из освоенных элементов: прием-передача-удар. </w:t>
            </w:r>
            <w:r w:rsidRPr="004633D7">
              <w:rPr>
                <w:sz w:val="24"/>
                <w:szCs w:val="24"/>
              </w:rPr>
              <w:t>Нижняя прямая подача мяча в заданную часть площадки. Игра в волейбол по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Комбинация из освоенных элементов техники передвижений (перемещения в стойке, остановки, ускорения). Прямой нападающий удар при встречных передачах.</w:t>
            </w:r>
            <w:r w:rsidRPr="004633D7">
              <w:rPr>
                <w:sz w:val="24"/>
                <w:szCs w:val="24"/>
              </w:rPr>
              <w:t xml:space="preserve"> Нижняя прямая подача. Игра в волейбол по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sz w:val="24"/>
                <w:szCs w:val="24"/>
              </w:rPr>
              <w:t>Нижняя прямая подача мяча в заданную часть площадки. Прием подачи. Игра в нападении в зоне 3, игра в защите. Игра в волейбол по правилам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Прием и передача мяча снизу. Нижняя прямая подача. Игра в нападении в зоне 3, игра в защите. Игра в волейбол по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Комбинация из освоенных элементов: прием-передача-удар. </w:t>
            </w:r>
            <w:r w:rsidRPr="004633D7">
              <w:rPr>
                <w:rFonts w:ascii="Times New Roman" w:hAnsi="Times New Roman"/>
                <w:sz w:val="24"/>
                <w:szCs w:val="24"/>
              </w:rPr>
              <w:t>Нижняя прямая подача мяча в заданную часть площадки. Игра в волейбол по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Комбинация из освоенных элементов техники передвижений (перемещения в стойке, остановки, ускорения). Прямой нападающий удар при встречных передачах. </w:t>
            </w:r>
            <w:r w:rsidRPr="004633D7">
              <w:rPr>
                <w:rFonts w:ascii="Times New Roman" w:hAnsi="Times New Roman"/>
                <w:sz w:val="24"/>
                <w:szCs w:val="24"/>
              </w:rPr>
              <w:t>Нижняя прямая подача на результат. Игра в волейбол по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sz w:val="24"/>
                <w:szCs w:val="24"/>
              </w:rPr>
              <w:t>Нижняя прямая подача мяча в заданную часть площадки. Прием подачи. Игра в нападении в зоне 3, игра в защите. Игра в волейбол по правилам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Прием и передача мяча снизу. Нижняя прямая подача на результат. Игра в нападении в зоне 3, игра в защите. Игра в волейбол по правилам.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Элементы единоборств 6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Инструктаж по ТБ. Стойки и передвижения в стойке. Захваты рук и туловища. Освобождение от захватов. П/и «Выталкивание из круга» 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Стойки и передвижения в стойке. Захваты рук и туловища. Освобождение от захватов. Борьба за предмет. Уп</w:t>
            </w:r>
            <w:r w:rsidRPr="004633D7">
              <w:rPr>
                <w:rFonts w:ascii="Times New Roman" w:hAnsi="Times New Roman"/>
                <w:sz w:val="24"/>
                <w:szCs w:val="24"/>
              </w:rPr>
              <w:t>р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>ажнения по овладению прие</w:t>
            </w:r>
            <w:r w:rsidRPr="004633D7">
              <w:rPr>
                <w:rFonts w:ascii="Times New Roman" w:hAnsi="Times New Roman"/>
                <w:sz w:val="24"/>
                <w:szCs w:val="24"/>
              </w:rPr>
              <w:t>ма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>ми страховки. Игра «Перетягивание в п</w:t>
            </w:r>
            <w:r w:rsidRPr="004633D7">
              <w:rPr>
                <w:rFonts w:ascii="Times New Roman" w:hAnsi="Times New Roman"/>
                <w:sz w:val="24"/>
                <w:szCs w:val="24"/>
              </w:rPr>
              <w:t>арах».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946" w:type="dxa"/>
            <w:vAlign w:val="center"/>
          </w:tcPr>
          <w:p w:rsidR="004C5DEB" w:rsidRPr="004633D7" w:rsidRDefault="004C5DEB" w:rsidP="004633D7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Борьба за предмет. Упражнения по овладению приемами страховки. Освобождение от захватов. Силовые упражнения и единоборства в парах. Поднимание туловища из положения лежа на спине.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Упражнения по овладению приемами страховки. Силовые упражнения и единоборства в парах. Игра «Бой петухов». Поднимание туловища из положения, лежа на спине на результат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Силовые упражнения и единоборства в парах. Прыжки через скакалку на выносливость, на скорость.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spacing w:after="0"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Силовые упражнения и единоборства в парах. Прыжки через скакалку на выносливость, на скорость.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Гимнастика 7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946" w:type="dxa"/>
            <w:vAlign w:val="center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Комбинации из разученных упражнений. Подтягивание на высокой низкой перекладине в висе и висе лежа. Эстафета с элементами акробатики (кувырки, лазание по гимн. скамейке, по гимн. стенке).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946" w:type="dxa"/>
            <w:vAlign w:val="center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Комбинации из разученных упражнений. Подтягивание на высокой низкой перекладине в висе и висе лежа. Эстафета с элементами акробатики (кувырки, лазание по гимн. скамейке, по гимн. стенке).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6946" w:type="dxa"/>
            <w:vAlign w:val="center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Комбинации из разученных упражнений. Подтягивание на высокой низкой перекладине в висе и висе лежа. Эстафета с элементами акробатики (кувырки, лазание по гимн. скамейке, по гимн. стенке).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Комбинации из разученных упражнений. Упражнения с набивными мячами, гантелями.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Комбинации из разученных упражнений. Упражнения с набивными мячами, гантелями.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Комбинации из разученных упражнений. Упражнения на гибкость.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>Комбинации из разученных упражнений. Упражнения на гибкость.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ОФП 3 часа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Поднимание туловища из положения, лежа на спине Отжимание ю- от пола, д- от скамейки. Упражнения на развитие гибкости. Прыжки ч/з скакалку на выносливость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Поднимание туловища из положения, лежа на спине Отжимание. Упражнения на развитие гибкости. Подтягивание на перекладине. Прыжки ч/з скакалку на скорость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Упражнения с </w:t>
            </w:r>
            <w:r w:rsidRPr="004633D7">
              <w:rPr>
                <w:rStyle w:val="93"/>
                <w:sz w:val="24"/>
                <w:szCs w:val="24"/>
                <w:lang w:eastAsia="en-US"/>
              </w:rPr>
              <w:t>утяжелителями (гири-ю, гантели-д). прыжки ч/з скамейку.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 Упражнения на развитие гибкости. Развитие силы, гибкости.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Легкая атлетика 12 часов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Прыжки в высоту Челночный бег 3х10 м. Эстафеты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Прыжки в высоту Метание мяча в горизонтальную цель. Сгибание разгибание рук в упоре лежа. Эстафеты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sz w:val="24"/>
                <w:szCs w:val="24"/>
              </w:rPr>
              <w:t xml:space="preserve">Прыжки в высоту. Челночный бег 3х10 м. на результат. Эстафеты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sz w:val="24"/>
                <w:szCs w:val="24"/>
              </w:rPr>
              <w:t xml:space="preserve">Прыжки в высоту способом «перешагивание» на результат. Эстафеты с беговые.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Бег 30м., </w:t>
            </w:r>
            <w:r w:rsidRPr="004633D7">
              <w:rPr>
                <w:sz w:val="24"/>
                <w:szCs w:val="24"/>
              </w:rPr>
              <w:t xml:space="preserve">бег 60 м. Метание мяча на дальность. Эстафеты, с предметами.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Бег 30м на результат. </w:t>
            </w:r>
            <w:r w:rsidRPr="004633D7">
              <w:rPr>
                <w:sz w:val="24"/>
                <w:szCs w:val="24"/>
              </w:rPr>
              <w:t xml:space="preserve">Бег 60 м. Метание мяча на дальность. Эстафеты, с предметами.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Бег 60м. на результат. Бег 100м. </w:t>
            </w:r>
            <w:r w:rsidRPr="004633D7">
              <w:rPr>
                <w:sz w:val="24"/>
                <w:szCs w:val="24"/>
              </w:rPr>
              <w:t xml:space="preserve">Прыжки в длину с места. Бег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>равномерном темпе</w:t>
            </w:r>
            <w:r w:rsidRPr="004633D7">
              <w:rPr>
                <w:sz w:val="24"/>
                <w:szCs w:val="24"/>
              </w:rPr>
              <w:t xml:space="preserve"> 1000 м.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sz w:val="24"/>
                <w:szCs w:val="24"/>
              </w:rPr>
              <w:t xml:space="preserve">Бег 100 м на результат. Прыжки в длину с места. Бег 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t>равномерном темпе</w:t>
            </w:r>
            <w:r w:rsidRPr="004633D7">
              <w:rPr>
                <w:sz w:val="24"/>
                <w:szCs w:val="24"/>
              </w:rPr>
              <w:t xml:space="preserve"> 1000 м.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sz w:val="24"/>
                <w:szCs w:val="24"/>
              </w:rPr>
              <w:t xml:space="preserve">Метание мяча на дальность с разбега. Прыжки в длину с места. Бег 1000м на результат. Эстафеты беговые, с прыжками.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sz w:val="24"/>
                <w:szCs w:val="24"/>
              </w:rPr>
              <w:t xml:space="preserve">Прыжки в длину с места на результат. Челночный бег 6х9 м. Эстафеты беговые, с прыжками.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sz w:val="24"/>
                <w:szCs w:val="24"/>
              </w:rPr>
              <w:t xml:space="preserve">Метание мяча на дальность с разбега. Прыжки в длину с разбега на результат.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Спе</w:t>
            </w:r>
            <w:r w:rsidRPr="004633D7">
              <w:rPr>
                <w:rStyle w:val="9"/>
                <w:sz w:val="24"/>
                <w:szCs w:val="24"/>
                <w:lang w:eastAsia="en-US"/>
              </w:rPr>
              <w:softHyphen/>
              <w:t>циальные упражнения на развитие прыгучести.</w:t>
            </w:r>
            <w:r w:rsidRPr="004633D7">
              <w:rPr>
                <w:sz w:val="24"/>
                <w:szCs w:val="24"/>
              </w:rPr>
              <w:t xml:space="preserve"> Метание мяча на дальность с разбега на результат.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9571" w:type="dxa"/>
            <w:gridSpan w:val="3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b/>
                <w:sz w:val="24"/>
                <w:szCs w:val="24"/>
              </w:rPr>
              <w:t>Футбол 2 часа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>Инструктаж по ТБ. Удар по летящему мячу внешней стороной стопы, и средней частью подъёма. Подтягивание на перекладине в висе на результат. Прыжки ч/з скакалку на скорость.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5DEB" w:rsidRPr="004633D7" w:rsidTr="004D180C">
        <w:tc>
          <w:tcPr>
            <w:tcW w:w="817" w:type="dxa"/>
          </w:tcPr>
          <w:p w:rsidR="004C5DEB" w:rsidRPr="004633D7" w:rsidRDefault="004C5DEB" w:rsidP="00463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946" w:type="dxa"/>
          </w:tcPr>
          <w:p w:rsidR="004C5DEB" w:rsidRPr="004633D7" w:rsidRDefault="004C5DEB" w:rsidP="004633D7">
            <w:pPr>
              <w:pStyle w:val="1"/>
              <w:shd w:val="clear" w:color="auto" w:fill="auto"/>
              <w:spacing w:line="240" w:lineRule="auto"/>
              <w:rPr>
                <w:rStyle w:val="9"/>
                <w:sz w:val="24"/>
                <w:szCs w:val="24"/>
                <w:lang w:eastAsia="en-US"/>
              </w:rPr>
            </w:pPr>
            <w:r w:rsidRPr="004633D7">
              <w:rPr>
                <w:rStyle w:val="9"/>
                <w:sz w:val="24"/>
                <w:szCs w:val="24"/>
                <w:lang w:eastAsia="en-US"/>
              </w:rPr>
              <w:t xml:space="preserve">Вбрасывание мяча из-за боковой линии с места и с шагом. Ведение  мяча по прямой с изменением направления и скорости ведения с активным сопротивлением защитника. Прыжки ч/з скакалку на выносливость. Учебная игра с применением технических действий. </w:t>
            </w:r>
          </w:p>
        </w:tc>
        <w:tc>
          <w:tcPr>
            <w:tcW w:w="1808" w:type="dxa"/>
          </w:tcPr>
          <w:p w:rsidR="004C5DEB" w:rsidRPr="004633D7" w:rsidRDefault="004C5DEB" w:rsidP="0046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33D7">
        <w:rPr>
          <w:rFonts w:ascii="Times New Roman" w:hAnsi="Times New Roman"/>
          <w:b/>
          <w:sz w:val="24"/>
          <w:szCs w:val="24"/>
        </w:rPr>
        <w:t>Учебно-методический комплект</w:t>
      </w: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Комплексная программа физического воспитания учащихся 1 – 11 классы Авторы: доктор педагогических наук В.И.Лях, кандидат педагогических наук   А.А.Зданевич6-е издание, Москва «Просвещение» 2011.</w:t>
      </w: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Учебники:</w:t>
      </w: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1. Авторы: М.А.Виленский, И.М. Туревский, Т.Ю.Торочкова, В.А. Соколкина, Г.А. Баландин, Н.Н.Назарова, Т.Н. Казакова, Н.С.Алёшина, З.В.Гребенщикова, А.Н. Крайнов Физическая культура 5 – 6 – 7 классы, Учебник для общеобразовательных учреждений под редакцией М.Я. Виленского Рекомендовано Министерством образования и науки Российской Федерации, 6-е издание, Москва «Просвещение» 2010.</w:t>
      </w: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633D7">
        <w:rPr>
          <w:rFonts w:ascii="Times New Roman" w:hAnsi="Times New Roman"/>
          <w:sz w:val="24"/>
          <w:szCs w:val="24"/>
        </w:rPr>
        <w:t>2. Авторы: доктор педагогических наук В.И.Лях, кандидат педагогических наук А.А. Зданевич Физическая культура 8 – 9  классы, Учебник для общеобразовательных учреждений под редакцией В.И.Ляха А.А.Зданевича Рекомендовано Министерством образования и науки Российской Федерации, 9-е издание, Москва «Просвещение» 2012.</w:t>
      </w: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5DEB" w:rsidRPr="004633D7" w:rsidRDefault="004C5DEB" w:rsidP="004633D7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4C5DEB" w:rsidRPr="004633D7" w:rsidSect="00726D67">
      <w:footerReference w:type="default" r:id="rId8"/>
      <w:pgSz w:w="11906" w:h="16838"/>
      <w:pgMar w:top="1134" w:right="568" w:bottom="1134" w:left="850" w:header="708" w:footer="162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DEB" w:rsidRDefault="004C5DEB" w:rsidP="00542169">
      <w:pPr>
        <w:spacing w:after="0" w:line="240" w:lineRule="auto"/>
      </w:pPr>
      <w:r>
        <w:separator/>
      </w:r>
    </w:p>
  </w:endnote>
  <w:endnote w:type="continuationSeparator" w:id="0">
    <w:p w:rsidR="004C5DEB" w:rsidRDefault="004C5DEB" w:rsidP="0054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DEB" w:rsidRDefault="004C5DEB">
    <w:pPr>
      <w:pStyle w:val="Footer"/>
      <w:jc w:val="center"/>
    </w:pPr>
  </w:p>
  <w:p w:rsidR="004C5DEB" w:rsidRDefault="004C5DEB">
    <w:pPr>
      <w:pStyle w:val="Footer"/>
      <w:jc w:val="center"/>
    </w:pPr>
    <w:fldSimple w:instr="PAGE   \* MERGEFORMAT">
      <w:r>
        <w:rPr>
          <w:noProof/>
        </w:rPr>
        <w:t>6</w:t>
      </w:r>
    </w:fldSimple>
  </w:p>
  <w:p w:rsidR="004C5DEB" w:rsidRDefault="004C5D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DEB" w:rsidRDefault="004C5DEB" w:rsidP="00542169">
      <w:pPr>
        <w:spacing w:after="0" w:line="240" w:lineRule="auto"/>
      </w:pPr>
      <w:r>
        <w:separator/>
      </w:r>
    </w:p>
  </w:footnote>
  <w:footnote w:type="continuationSeparator" w:id="0">
    <w:p w:rsidR="004C5DEB" w:rsidRDefault="004C5DEB" w:rsidP="00542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2B7A"/>
    <w:multiLevelType w:val="hybridMultilevel"/>
    <w:tmpl w:val="E5CC616E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">
    <w:nsid w:val="034357BB"/>
    <w:multiLevelType w:val="hybridMultilevel"/>
    <w:tmpl w:val="7C94BBEC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3B44E84"/>
    <w:multiLevelType w:val="hybridMultilevel"/>
    <w:tmpl w:val="C510AD6E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">
    <w:nsid w:val="03D37136"/>
    <w:multiLevelType w:val="multilevel"/>
    <w:tmpl w:val="C590B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4350A5F"/>
    <w:multiLevelType w:val="hybridMultilevel"/>
    <w:tmpl w:val="F9AA776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F4512E"/>
    <w:multiLevelType w:val="hybridMultilevel"/>
    <w:tmpl w:val="CDDA9A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3C7858"/>
    <w:multiLevelType w:val="hybridMultilevel"/>
    <w:tmpl w:val="A000AED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2327B1"/>
    <w:multiLevelType w:val="hybridMultilevel"/>
    <w:tmpl w:val="1312DA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896DAC"/>
    <w:multiLevelType w:val="hybridMultilevel"/>
    <w:tmpl w:val="7F8CA3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3D69DA"/>
    <w:multiLevelType w:val="hybridMultilevel"/>
    <w:tmpl w:val="280CD6C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C790D"/>
    <w:multiLevelType w:val="hybridMultilevel"/>
    <w:tmpl w:val="8E62C298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1">
    <w:nsid w:val="20E4775E"/>
    <w:multiLevelType w:val="hybridMultilevel"/>
    <w:tmpl w:val="D5F483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517445"/>
    <w:multiLevelType w:val="hybridMultilevel"/>
    <w:tmpl w:val="684802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A0CBC9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7D0C4A"/>
    <w:multiLevelType w:val="multilevel"/>
    <w:tmpl w:val="45E02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4597FF5"/>
    <w:multiLevelType w:val="hybridMultilevel"/>
    <w:tmpl w:val="EAA0BEE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D6140"/>
    <w:multiLevelType w:val="hybridMultilevel"/>
    <w:tmpl w:val="EFAE74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4E1DAF"/>
    <w:multiLevelType w:val="hybridMultilevel"/>
    <w:tmpl w:val="A1CA59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F432DA"/>
    <w:multiLevelType w:val="hybridMultilevel"/>
    <w:tmpl w:val="214A77A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222FC0"/>
    <w:multiLevelType w:val="hybridMultilevel"/>
    <w:tmpl w:val="9CFA92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BD569E"/>
    <w:multiLevelType w:val="hybridMultilevel"/>
    <w:tmpl w:val="84B827A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66B08"/>
    <w:multiLevelType w:val="hybridMultilevel"/>
    <w:tmpl w:val="B694C0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C71F01"/>
    <w:multiLevelType w:val="hybridMultilevel"/>
    <w:tmpl w:val="E1FC23F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2A6755"/>
    <w:multiLevelType w:val="hybridMultilevel"/>
    <w:tmpl w:val="C51EC6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141347"/>
    <w:multiLevelType w:val="hybridMultilevel"/>
    <w:tmpl w:val="64D49E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093BA3"/>
    <w:multiLevelType w:val="hybridMultilevel"/>
    <w:tmpl w:val="CD78FDB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50E31B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117254"/>
    <w:multiLevelType w:val="hybridMultilevel"/>
    <w:tmpl w:val="8F449E4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C202C7"/>
    <w:multiLevelType w:val="hybridMultilevel"/>
    <w:tmpl w:val="E70682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F17991"/>
    <w:multiLevelType w:val="hybridMultilevel"/>
    <w:tmpl w:val="D2BE4B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1D5F11"/>
    <w:multiLevelType w:val="hybridMultilevel"/>
    <w:tmpl w:val="AA06425C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9">
    <w:nsid w:val="6A481F66"/>
    <w:multiLevelType w:val="hybridMultilevel"/>
    <w:tmpl w:val="FA0A15A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695983"/>
    <w:multiLevelType w:val="hybridMultilevel"/>
    <w:tmpl w:val="9530E35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3520E3"/>
    <w:multiLevelType w:val="hybridMultilevel"/>
    <w:tmpl w:val="ED7E8DC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770E3F"/>
    <w:multiLevelType w:val="hybridMultilevel"/>
    <w:tmpl w:val="6F1E65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A841A2"/>
    <w:multiLevelType w:val="hybridMultilevel"/>
    <w:tmpl w:val="73DAE1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AE6C1C"/>
    <w:multiLevelType w:val="hybridMultilevel"/>
    <w:tmpl w:val="8E4218EA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BB52465"/>
    <w:multiLevelType w:val="hybridMultilevel"/>
    <w:tmpl w:val="654ECB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45022E"/>
    <w:multiLevelType w:val="hybridMultilevel"/>
    <w:tmpl w:val="F794790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24"/>
  </w:num>
  <w:num w:numId="4">
    <w:abstractNumId w:val="19"/>
  </w:num>
  <w:num w:numId="5">
    <w:abstractNumId w:val="11"/>
  </w:num>
  <w:num w:numId="6">
    <w:abstractNumId w:val="36"/>
  </w:num>
  <w:num w:numId="7">
    <w:abstractNumId w:val="27"/>
  </w:num>
  <w:num w:numId="8">
    <w:abstractNumId w:val="18"/>
  </w:num>
  <w:num w:numId="9">
    <w:abstractNumId w:val="6"/>
  </w:num>
  <w:num w:numId="10">
    <w:abstractNumId w:val="35"/>
  </w:num>
  <w:num w:numId="11">
    <w:abstractNumId w:val="31"/>
  </w:num>
  <w:num w:numId="12">
    <w:abstractNumId w:val="30"/>
  </w:num>
  <w:num w:numId="13">
    <w:abstractNumId w:val="14"/>
  </w:num>
  <w:num w:numId="14">
    <w:abstractNumId w:val="21"/>
  </w:num>
  <w:num w:numId="15">
    <w:abstractNumId w:val="10"/>
  </w:num>
  <w:num w:numId="16">
    <w:abstractNumId w:val="26"/>
  </w:num>
  <w:num w:numId="17">
    <w:abstractNumId w:val="29"/>
  </w:num>
  <w:num w:numId="18">
    <w:abstractNumId w:val="25"/>
  </w:num>
  <w:num w:numId="19">
    <w:abstractNumId w:val="5"/>
  </w:num>
  <w:num w:numId="20">
    <w:abstractNumId w:val="33"/>
  </w:num>
  <w:num w:numId="21">
    <w:abstractNumId w:val="2"/>
  </w:num>
  <w:num w:numId="22">
    <w:abstractNumId w:val="28"/>
  </w:num>
  <w:num w:numId="23">
    <w:abstractNumId w:val="8"/>
  </w:num>
  <w:num w:numId="24">
    <w:abstractNumId w:val="23"/>
  </w:num>
  <w:num w:numId="25">
    <w:abstractNumId w:val="7"/>
  </w:num>
  <w:num w:numId="26">
    <w:abstractNumId w:val="16"/>
  </w:num>
  <w:num w:numId="27">
    <w:abstractNumId w:val="17"/>
  </w:num>
  <w:num w:numId="28">
    <w:abstractNumId w:val="0"/>
  </w:num>
  <w:num w:numId="29">
    <w:abstractNumId w:val="22"/>
  </w:num>
  <w:num w:numId="30">
    <w:abstractNumId w:val="4"/>
  </w:num>
  <w:num w:numId="31">
    <w:abstractNumId w:val="20"/>
  </w:num>
  <w:num w:numId="32">
    <w:abstractNumId w:val="15"/>
  </w:num>
  <w:num w:numId="33">
    <w:abstractNumId w:val="34"/>
  </w:num>
  <w:num w:numId="34">
    <w:abstractNumId w:val="32"/>
  </w:num>
  <w:num w:numId="35">
    <w:abstractNumId w:val="1"/>
  </w:num>
  <w:num w:numId="36">
    <w:abstractNumId w:val="13"/>
  </w:num>
  <w:num w:numId="37">
    <w:abstractNumId w:val="3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B4A"/>
    <w:rsid w:val="00000ACA"/>
    <w:rsid w:val="00001B8E"/>
    <w:rsid w:val="00002E7F"/>
    <w:rsid w:val="000031C2"/>
    <w:rsid w:val="00003859"/>
    <w:rsid w:val="00003865"/>
    <w:rsid w:val="000038DB"/>
    <w:rsid w:val="00003B4C"/>
    <w:rsid w:val="00003DCB"/>
    <w:rsid w:val="00004F73"/>
    <w:rsid w:val="00005652"/>
    <w:rsid w:val="00005714"/>
    <w:rsid w:val="00006B84"/>
    <w:rsid w:val="00006BE3"/>
    <w:rsid w:val="00006C0C"/>
    <w:rsid w:val="00006EA3"/>
    <w:rsid w:val="0000770B"/>
    <w:rsid w:val="00007FFE"/>
    <w:rsid w:val="00010B45"/>
    <w:rsid w:val="00010FC1"/>
    <w:rsid w:val="00010FD8"/>
    <w:rsid w:val="000113AB"/>
    <w:rsid w:val="00011BF9"/>
    <w:rsid w:val="000127FC"/>
    <w:rsid w:val="00014289"/>
    <w:rsid w:val="00015411"/>
    <w:rsid w:val="000168D0"/>
    <w:rsid w:val="00016DAF"/>
    <w:rsid w:val="00017EE5"/>
    <w:rsid w:val="00020C85"/>
    <w:rsid w:val="00021ADD"/>
    <w:rsid w:val="000220EE"/>
    <w:rsid w:val="000226E4"/>
    <w:rsid w:val="00022CB2"/>
    <w:rsid w:val="00023ABD"/>
    <w:rsid w:val="00023BB1"/>
    <w:rsid w:val="00024AB3"/>
    <w:rsid w:val="00025287"/>
    <w:rsid w:val="00026291"/>
    <w:rsid w:val="00026449"/>
    <w:rsid w:val="000277A5"/>
    <w:rsid w:val="000300B4"/>
    <w:rsid w:val="00032AA3"/>
    <w:rsid w:val="00032C8B"/>
    <w:rsid w:val="000330BB"/>
    <w:rsid w:val="000332CE"/>
    <w:rsid w:val="00033BE0"/>
    <w:rsid w:val="00034305"/>
    <w:rsid w:val="000349AD"/>
    <w:rsid w:val="00034B4E"/>
    <w:rsid w:val="0003622A"/>
    <w:rsid w:val="0003678E"/>
    <w:rsid w:val="00037777"/>
    <w:rsid w:val="000378F6"/>
    <w:rsid w:val="00037CFD"/>
    <w:rsid w:val="000405DD"/>
    <w:rsid w:val="00040C42"/>
    <w:rsid w:val="00040F92"/>
    <w:rsid w:val="00042AB9"/>
    <w:rsid w:val="00042BE4"/>
    <w:rsid w:val="00042D17"/>
    <w:rsid w:val="00044032"/>
    <w:rsid w:val="000442C5"/>
    <w:rsid w:val="000458C0"/>
    <w:rsid w:val="0004644D"/>
    <w:rsid w:val="000464C4"/>
    <w:rsid w:val="00047DB0"/>
    <w:rsid w:val="0005174C"/>
    <w:rsid w:val="00051D26"/>
    <w:rsid w:val="000520A9"/>
    <w:rsid w:val="00052B2B"/>
    <w:rsid w:val="00052D99"/>
    <w:rsid w:val="00055867"/>
    <w:rsid w:val="00056036"/>
    <w:rsid w:val="00056E55"/>
    <w:rsid w:val="000574AD"/>
    <w:rsid w:val="00057580"/>
    <w:rsid w:val="00060D64"/>
    <w:rsid w:val="00060DF8"/>
    <w:rsid w:val="00060F99"/>
    <w:rsid w:val="00061089"/>
    <w:rsid w:val="00061186"/>
    <w:rsid w:val="00061548"/>
    <w:rsid w:val="00061809"/>
    <w:rsid w:val="00062B25"/>
    <w:rsid w:val="00063B05"/>
    <w:rsid w:val="00063E35"/>
    <w:rsid w:val="000645C1"/>
    <w:rsid w:val="000650DB"/>
    <w:rsid w:val="00066DCA"/>
    <w:rsid w:val="00067335"/>
    <w:rsid w:val="00067DDA"/>
    <w:rsid w:val="00070059"/>
    <w:rsid w:val="00071041"/>
    <w:rsid w:val="00071F2C"/>
    <w:rsid w:val="00072295"/>
    <w:rsid w:val="00073123"/>
    <w:rsid w:val="00073BA0"/>
    <w:rsid w:val="00073BF1"/>
    <w:rsid w:val="00074A04"/>
    <w:rsid w:val="00075297"/>
    <w:rsid w:val="000769FE"/>
    <w:rsid w:val="00077C84"/>
    <w:rsid w:val="00080A9B"/>
    <w:rsid w:val="000826ED"/>
    <w:rsid w:val="00082EB5"/>
    <w:rsid w:val="00083AFF"/>
    <w:rsid w:val="00083BC7"/>
    <w:rsid w:val="000859D7"/>
    <w:rsid w:val="00087658"/>
    <w:rsid w:val="00090C30"/>
    <w:rsid w:val="00090D05"/>
    <w:rsid w:val="000927B5"/>
    <w:rsid w:val="0009285C"/>
    <w:rsid w:val="000950D7"/>
    <w:rsid w:val="0009671E"/>
    <w:rsid w:val="00096AD2"/>
    <w:rsid w:val="00096F28"/>
    <w:rsid w:val="00096FBF"/>
    <w:rsid w:val="000A0AB8"/>
    <w:rsid w:val="000A0BD5"/>
    <w:rsid w:val="000A1D33"/>
    <w:rsid w:val="000A24F7"/>
    <w:rsid w:val="000A2F8A"/>
    <w:rsid w:val="000A35D5"/>
    <w:rsid w:val="000A3F3F"/>
    <w:rsid w:val="000A4D0B"/>
    <w:rsid w:val="000A4E55"/>
    <w:rsid w:val="000A4FAD"/>
    <w:rsid w:val="000A522F"/>
    <w:rsid w:val="000A52AF"/>
    <w:rsid w:val="000A58AE"/>
    <w:rsid w:val="000A66B9"/>
    <w:rsid w:val="000A68B8"/>
    <w:rsid w:val="000A7644"/>
    <w:rsid w:val="000A7C6D"/>
    <w:rsid w:val="000B074C"/>
    <w:rsid w:val="000B12FD"/>
    <w:rsid w:val="000B1318"/>
    <w:rsid w:val="000B167A"/>
    <w:rsid w:val="000B2CBE"/>
    <w:rsid w:val="000B2D77"/>
    <w:rsid w:val="000B2FA1"/>
    <w:rsid w:val="000B36F0"/>
    <w:rsid w:val="000B3D02"/>
    <w:rsid w:val="000B44D6"/>
    <w:rsid w:val="000B63D3"/>
    <w:rsid w:val="000B67DA"/>
    <w:rsid w:val="000B69E0"/>
    <w:rsid w:val="000B7B1D"/>
    <w:rsid w:val="000B7C19"/>
    <w:rsid w:val="000C003D"/>
    <w:rsid w:val="000C0D45"/>
    <w:rsid w:val="000C0E0D"/>
    <w:rsid w:val="000C3851"/>
    <w:rsid w:val="000C4869"/>
    <w:rsid w:val="000C74F5"/>
    <w:rsid w:val="000C7F59"/>
    <w:rsid w:val="000D037A"/>
    <w:rsid w:val="000D0394"/>
    <w:rsid w:val="000D097F"/>
    <w:rsid w:val="000D18C3"/>
    <w:rsid w:val="000D1F09"/>
    <w:rsid w:val="000D325B"/>
    <w:rsid w:val="000D3BBA"/>
    <w:rsid w:val="000D4D75"/>
    <w:rsid w:val="000D523F"/>
    <w:rsid w:val="000D5A6D"/>
    <w:rsid w:val="000D5CC6"/>
    <w:rsid w:val="000D5D7E"/>
    <w:rsid w:val="000D6AEB"/>
    <w:rsid w:val="000D7C5A"/>
    <w:rsid w:val="000E1E76"/>
    <w:rsid w:val="000E1EEF"/>
    <w:rsid w:val="000E235E"/>
    <w:rsid w:val="000E2C91"/>
    <w:rsid w:val="000E3D00"/>
    <w:rsid w:val="000E3D5E"/>
    <w:rsid w:val="000E400D"/>
    <w:rsid w:val="000E4806"/>
    <w:rsid w:val="000E4CC7"/>
    <w:rsid w:val="000E4EC1"/>
    <w:rsid w:val="000E6055"/>
    <w:rsid w:val="000E6144"/>
    <w:rsid w:val="000E6B10"/>
    <w:rsid w:val="000E7451"/>
    <w:rsid w:val="000F040B"/>
    <w:rsid w:val="000F04E0"/>
    <w:rsid w:val="000F060A"/>
    <w:rsid w:val="000F16B1"/>
    <w:rsid w:val="000F1CD4"/>
    <w:rsid w:val="000F20E3"/>
    <w:rsid w:val="000F228D"/>
    <w:rsid w:val="000F295B"/>
    <w:rsid w:val="000F304E"/>
    <w:rsid w:val="000F38C7"/>
    <w:rsid w:val="000F57F8"/>
    <w:rsid w:val="000F61CE"/>
    <w:rsid w:val="000F6702"/>
    <w:rsid w:val="000F7304"/>
    <w:rsid w:val="000F7543"/>
    <w:rsid w:val="000F7928"/>
    <w:rsid w:val="000F7BC3"/>
    <w:rsid w:val="0010217D"/>
    <w:rsid w:val="0010285A"/>
    <w:rsid w:val="00104924"/>
    <w:rsid w:val="00104E2C"/>
    <w:rsid w:val="00105465"/>
    <w:rsid w:val="001062B2"/>
    <w:rsid w:val="001074E5"/>
    <w:rsid w:val="001075BD"/>
    <w:rsid w:val="00107B50"/>
    <w:rsid w:val="00107D65"/>
    <w:rsid w:val="0011014B"/>
    <w:rsid w:val="001103EA"/>
    <w:rsid w:val="00112472"/>
    <w:rsid w:val="0011259F"/>
    <w:rsid w:val="0011272E"/>
    <w:rsid w:val="00113D0B"/>
    <w:rsid w:val="00113E7C"/>
    <w:rsid w:val="00113ECF"/>
    <w:rsid w:val="00114100"/>
    <w:rsid w:val="00114F06"/>
    <w:rsid w:val="00117139"/>
    <w:rsid w:val="00117BE5"/>
    <w:rsid w:val="00117CFA"/>
    <w:rsid w:val="00117D10"/>
    <w:rsid w:val="00117F2C"/>
    <w:rsid w:val="00120B6B"/>
    <w:rsid w:val="00120B75"/>
    <w:rsid w:val="00121E43"/>
    <w:rsid w:val="00122374"/>
    <w:rsid w:val="00123279"/>
    <w:rsid w:val="0012432D"/>
    <w:rsid w:val="00124A7D"/>
    <w:rsid w:val="00125C40"/>
    <w:rsid w:val="00126363"/>
    <w:rsid w:val="00126429"/>
    <w:rsid w:val="0012653B"/>
    <w:rsid w:val="00131428"/>
    <w:rsid w:val="00131560"/>
    <w:rsid w:val="001316D0"/>
    <w:rsid w:val="00132254"/>
    <w:rsid w:val="0013432A"/>
    <w:rsid w:val="00134715"/>
    <w:rsid w:val="00134AFA"/>
    <w:rsid w:val="001350D7"/>
    <w:rsid w:val="001355CA"/>
    <w:rsid w:val="00135B15"/>
    <w:rsid w:val="0013631D"/>
    <w:rsid w:val="0013669C"/>
    <w:rsid w:val="001367DA"/>
    <w:rsid w:val="001372C5"/>
    <w:rsid w:val="00137850"/>
    <w:rsid w:val="001407D9"/>
    <w:rsid w:val="001414E9"/>
    <w:rsid w:val="001415BF"/>
    <w:rsid w:val="00141CA6"/>
    <w:rsid w:val="00142B09"/>
    <w:rsid w:val="00143160"/>
    <w:rsid w:val="001431E8"/>
    <w:rsid w:val="00144083"/>
    <w:rsid w:val="001452FB"/>
    <w:rsid w:val="00145451"/>
    <w:rsid w:val="00145F96"/>
    <w:rsid w:val="0014632A"/>
    <w:rsid w:val="00146479"/>
    <w:rsid w:val="00146E6D"/>
    <w:rsid w:val="001471AD"/>
    <w:rsid w:val="0015016A"/>
    <w:rsid w:val="00150C29"/>
    <w:rsid w:val="00152905"/>
    <w:rsid w:val="0015312F"/>
    <w:rsid w:val="00153827"/>
    <w:rsid w:val="00154586"/>
    <w:rsid w:val="00154D1F"/>
    <w:rsid w:val="00154E88"/>
    <w:rsid w:val="001550F3"/>
    <w:rsid w:val="001551E3"/>
    <w:rsid w:val="0015577B"/>
    <w:rsid w:val="001562B4"/>
    <w:rsid w:val="0015692E"/>
    <w:rsid w:val="00161562"/>
    <w:rsid w:val="001616BE"/>
    <w:rsid w:val="00162CE3"/>
    <w:rsid w:val="00162D73"/>
    <w:rsid w:val="00163385"/>
    <w:rsid w:val="0016349A"/>
    <w:rsid w:val="00163AA8"/>
    <w:rsid w:val="001650A2"/>
    <w:rsid w:val="001650D6"/>
    <w:rsid w:val="001661AD"/>
    <w:rsid w:val="001662D6"/>
    <w:rsid w:val="00166DCD"/>
    <w:rsid w:val="00166FA0"/>
    <w:rsid w:val="001679D6"/>
    <w:rsid w:val="00170ACB"/>
    <w:rsid w:val="00171177"/>
    <w:rsid w:val="00171BC4"/>
    <w:rsid w:val="00171D31"/>
    <w:rsid w:val="00172017"/>
    <w:rsid w:val="001723A2"/>
    <w:rsid w:val="00172931"/>
    <w:rsid w:val="001731B6"/>
    <w:rsid w:val="00173EB8"/>
    <w:rsid w:val="00174674"/>
    <w:rsid w:val="00174CE2"/>
    <w:rsid w:val="00176713"/>
    <w:rsid w:val="00176816"/>
    <w:rsid w:val="001769C5"/>
    <w:rsid w:val="00177AC5"/>
    <w:rsid w:val="001817E6"/>
    <w:rsid w:val="00181FD9"/>
    <w:rsid w:val="00183ED4"/>
    <w:rsid w:val="001849F5"/>
    <w:rsid w:val="00184E4A"/>
    <w:rsid w:val="00184FC8"/>
    <w:rsid w:val="00185959"/>
    <w:rsid w:val="00185962"/>
    <w:rsid w:val="00185A85"/>
    <w:rsid w:val="00190541"/>
    <w:rsid w:val="00190B6C"/>
    <w:rsid w:val="00191CAD"/>
    <w:rsid w:val="00192164"/>
    <w:rsid w:val="00192ABF"/>
    <w:rsid w:val="00192D65"/>
    <w:rsid w:val="00192E61"/>
    <w:rsid w:val="00193D06"/>
    <w:rsid w:val="00193DDA"/>
    <w:rsid w:val="00193E34"/>
    <w:rsid w:val="0019410A"/>
    <w:rsid w:val="0019473B"/>
    <w:rsid w:val="0019530F"/>
    <w:rsid w:val="0019564A"/>
    <w:rsid w:val="00196E10"/>
    <w:rsid w:val="00197088"/>
    <w:rsid w:val="001A11CF"/>
    <w:rsid w:val="001A1F1C"/>
    <w:rsid w:val="001A2687"/>
    <w:rsid w:val="001A3E41"/>
    <w:rsid w:val="001A4D66"/>
    <w:rsid w:val="001A770E"/>
    <w:rsid w:val="001A7B01"/>
    <w:rsid w:val="001B047C"/>
    <w:rsid w:val="001B08E0"/>
    <w:rsid w:val="001B26AC"/>
    <w:rsid w:val="001B3D9F"/>
    <w:rsid w:val="001B3FD8"/>
    <w:rsid w:val="001B481A"/>
    <w:rsid w:val="001B49EC"/>
    <w:rsid w:val="001B4AE8"/>
    <w:rsid w:val="001B4BB4"/>
    <w:rsid w:val="001B54EA"/>
    <w:rsid w:val="001B750C"/>
    <w:rsid w:val="001C088B"/>
    <w:rsid w:val="001C08A8"/>
    <w:rsid w:val="001C13F0"/>
    <w:rsid w:val="001C1BFF"/>
    <w:rsid w:val="001C27AF"/>
    <w:rsid w:val="001C2992"/>
    <w:rsid w:val="001C396B"/>
    <w:rsid w:val="001C4842"/>
    <w:rsid w:val="001C4B1B"/>
    <w:rsid w:val="001C5A7F"/>
    <w:rsid w:val="001C5B32"/>
    <w:rsid w:val="001C64F5"/>
    <w:rsid w:val="001C662A"/>
    <w:rsid w:val="001C7189"/>
    <w:rsid w:val="001C7ECD"/>
    <w:rsid w:val="001D0439"/>
    <w:rsid w:val="001D08B2"/>
    <w:rsid w:val="001D1973"/>
    <w:rsid w:val="001D2CF8"/>
    <w:rsid w:val="001D3116"/>
    <w:rsid w:val="001D4B22"/>
    <w:rsid w:val="001D51A0"/>
    <w:rsid w:val="001D53A6"/>
    <w:rsid w:val="001D59B8"/>
    <w:rsid w:val="001D6717"/>
    <w:rsid w:val="001D7C73"/>
    <w:rsid w:val="001E01B5"/>
    <w:rsid w:val="001E02AB"/>
    <w:rsid w:val="001E1508"/>
    <w:rsid w:val="001E1E4D"/>
    <w:rsid w:val="001E4A23"/>
    <w:rsid w:val="001E5085"/>
    <w:rsid w:val="001E52BF"/>
    <w:rsid w:val="001E5476"/>
    <w:rsid w:val="001E5C11"/>
    <w:rsid w:val="001E5D9C"/>
    <w:rsid w:val="001E7024"/>
    <w:rsid w:val="001E73C7"/>
    <w:rsid w:val="001E742D"/>
    <w:rsid w:val="001E7735"/>
    <w:rsid w:val="001E78F9"/>
    <w:rsid w:val="001F0735"/>
    <w:rsid w:val="001F11DE"/>
    <w:rsid w:val="001F1BED"/>
    <w:rsid w:val="001F2E93"/>
    <w:rsid w:val="001F415F"/>
    <w:rsid w:val="001F4D1A"/>
    <w:rsid w:val="001F6E72"/>
    <w:rsid w:val="001F6FF7"/>
    <w:rsid w:val="001F7CED"/>
    <w:rsid w:val="00200028"/>
    <w:rsid w:val="00200E68"/>
    <w:rsid w:val="002019DE"/>
    <w:rsid w:val="00201F51"/>
    <w:rsid w:val="00203B28"/>
    <w:rsid w:val="00203BE0"/>
    <w:rsid w:val="0020446B"/>
    <w:rsid w:val="002044B6"/>
    <w:rsid w:val="00204979"/>
    <w:rsid w:val="00204D75"/>
    <w:rsid w:val="002054BA"/>
    <w:rsid w:val="00205808"/>
    <w:rsid w:val="002070CA"/>
    <w:rsid w:val="0020713E"/>
    <w:rsid w:val="0020715A"/>
    <w:rsid w:val="00207648"/>
    <w:rsid w:val="002105DD"/>
    <w:rsid w:val="00211080"/>
    <w:rsid w:val="00211CB8"/>
    <w:rsid w:val="00212053"/>
    <w:rsid w:val="002128FC"/>
    <w:rsid w:val="00212D07"/>
    <w:rsid w:val="002138B9"/>
    <w:rsid w:val="00213FB2"/>
    <w:rsid w:val="00214658"/>
    <w:rsid w:val="00214FF4"/>
    <w:rsid w:val="002154AD"/>
    <w:rsid w:val="00215E0A"/>
    <w:rsid w:val="0021667F"/>
    <w:rsid w:val="00216BF6"/>
    <w:rsid w:val="002179D5"/>
    <w:rsid w:val="00217A9B"/>
    <w:rsid w:val="00217D67"/>
    <w:rsid w:val="002207A7"/>
    <w:rsid w:val="00221047"/>
    <w:rsid w:val="0022116E"/>
    <w:rsid w:val="00221979"/>
    <w:rsid w:val="00221E56"/>
    <w:rsid w:val="00224046"/>
    <w:rsid w:val="00224384"/>
    <w:rsid w:val="002267F3"/>
    <w:rsid w:val="0022687E"/>
    <w:rsid w:val="002271B2"/>
    <w:rsid w:val="00231D1E"/>
    <w:rsid w:val="00232804"/>
    <w:rsid w:val="00233A34"/>
    <w:rsid w:val="00234715"/>
    <w:rsid w:val="002353CF"/>
    <w:rsid w:val="00235657"/>
    <w:rsid w:val="00235AFF"/>
    <w:rsid w:val="00235B2B"/>
    <w:rsid w:val="00235C04"/>
    <w:rsid w:val="00235DF8"/>
    <w:rsid w:val="0023649B"/>
    <w:rsid w:val="00237073"/>
    <w:rsid w:val="00240440"/>
    <w:rsid w:val="00241130"/>
    <w:rsid w:val="00241563"/>
    <w:rsid w:val="00242C1E"/>
    <w:rsid w:val="002437A6"/>
    <w:rsid w:val="00243FDC"/>
    <w:rsid w:val="00244AAF"/>
    <w:rsid w:val="00244FA5"/>
    <w:rsid w:val="0024697B"/>
    <w:rsid w:val="00247033"/>
    <w:rsid w:val="0024727F"/>
    <w:rsid w:val="00247C64"/>
    <w:rsid w:val="00250210"/>
    <w:rsid w:val="00250FCF"/>
    <w:rsid w:val="002511FD"/>
    <w:rsid w:val="0025350C"/>
    <w:rsid w:val="0025384F"/>
    <w:rsid w:val="00253BE9"/>
    <w:rsid w:val="00255606"/>
    <w:rsid w:val="002556DB"/>
    <w:rsid w:val="00255E5C"/>
    <w:rsid w:val="002567E4"/>
    <w:rsid w:val="00256C26"/>
    <w:rsid w:val="00260782"/>
    <w:rsid w:val="00261DE3"/>
    <w:rsid w:val="00263632"/>
    <w:rsid w:val="00263E6C"/>
    <w:rsid w:val="0026405A"/>
    <w:rsid w:val="00264C97"/>
    <w:rsid w:val="002665FD"/>
    <w:rsid w:val="00266E4D"/>
    <w:rsid w:val="0026755D"/>
    <w:rsid w:val="002675C7"/>
    <w:rsid w:val="002679DC"/>
    <w:rsid w:val="0027036C"/>
    <w:rsid w:val="00270684"/>
    <w:rsid w:val="00270C44"/>
    <w:rsid w:val="0027125B"/>
    <w:rsid w:val="00271690"/>
    <w:rsid w:val="002717C9"/>
    <w:rsid w:val="00271D08"/>
    <w:rsid w:val="002721EC"/>
    <w:rsid w:val="00272F21"/>
    <w:rsid w:val="00274D23"/>
    <w:rsid w:val="00276BAF"/>
    <w:rsid w:val="002804F5"/>
    <w:rsid w:val="002806A6"/>
    <w:rsid w:val="00280E35"/>
    <w:rsid w:val="00281F14"/>
    <w:rsid w:val="00282E18"/>
    <w:rsid w:val="00283120"/>
    <w:rsid w:val="00284C06"/>
    <w:rsid w:val="002857CE"/>
    <w:rsid w:val="00286D77"/>
    <w:rsid w:val="00290A2D"/>
    <w:rsid w:val="00290CD0"/>
    <w:rsid w:val="00292DEA"/>
    <w:rsid w:val="002934D7"/>
    <w:rsid w:val="0029356B"/>
    <w:rsid w:val="002949CE"/>
    <w:rsid w:val="00294B58"/>
    <w:rsid w:val="00295614"/>
    <w:rsid w:val="00296D64"/>
    <w:rsid w:val="00297042"/>
    <w:rsid w:val="002973A0"/>
    <w:rsid w:val="002974CC"/>
    <w:rsid w:val="002976F7"/>
    <w:rsid w:val="002A067F"/>
    <w:rsid w:val="002A07DC"/>
    <w:rsid w:val="002A1246"/>
    <w:rsid w:val="002A174B"/>
    <w:rsid w:val="002A26E9"/>
    <w:rsid w:val="002A27B8"/>
    <w:rsid w:val="002A31C6"/>
    <w:rsid w:val="002A36F0"/>
    <w:rsid w:val="002A370E"/>
    <w:rsid w:val="002A3BE8"/>
    <w:rsid w:val="002A42B9"/>
    <w:rsid w:val="002A5D04"/>
    <w:rsid w:val="002A6B7B"/>
    <w:rsid w:val="002A784C"/>
    <w:rsid w:val="002B02A5"/>
    <w:rsid w:val="002B031F"/>
    <w:rsid w:val="002B08E7"/>
    <w:rsid w:val="002B0AE1"/>
    <w:rsid w:val="002B12BC"/>
    <w:rsid w:val="002B12DC"/>
    <w:rsid w:val="002B2632"/>
    <w:rsid w:val="002B28DE"/>
    <w:rsid w:val="002B2B80"/>
    <w:rsid w:val="002B3089"/>
    <w:rsid w:val="002B4E1F"/>
    <w:rsid w:val="002B6034"/>
    <w:rsid w:val="002B6163"/>
    <w:rsid w:val="002B6E2A"/>
    <w:rsid w:val="002B7145"/>
    <w:rsid w:val="002B7B60"/>
    <w:rsid w:val="002C01ED"/>
    <w:rsid w:val="002C02C6"/>
    <w:rsid w:val="002C069E"/>
    <w:rsid w:val="002C2366"/>
    <w:rsid w:val="002C26C4"/>
    <w:rsid w:val="002C2C0A"/>
    <w:rsid w:val="002C3919"/>
    <w:rsid w:val="002C3F8F"/>
    <w:rsid w:val="002C40A9"/>
    <w:rsid w:val="002C4748"/>
    <w:rsid w:val="002C5EF1"/>
    <w:rsid w:val="002C67BB"/>
    <w:rsid w:val="002D0ECE"/>
    <w:rsid w:val="002D1897"/>
    <w:rsid w:val="002D19F4"/>
    <w:rsid w:val="002D26F9"/>
    <w:rsid w:val="002D27B6"/>
    <w:rsid w:val="002D2B86"/>
    <w:rsid w:val="002D3064"/>
    <w:rsid w:val="002D3158"/>
    <w:rsid w:val="002D3D48"/>
    <w:rsid w:val="002D3E34"/>
    <w:rsid w:val="002D403F"/>
    <w:rsid w:val="002D4639"/>
    <w:rsid w:val="002D47AA"/>
    <w:rsid w:val="002D5A00"/>
    <w:rsid w:val="002D66CF"/>
    <w:rsid w:val="002D6814"/>
    <w:rsid w:val="002E15CB"/>
    <w:rsid w:val="002E1699"/>
    <w:rsid w:val="002E34A8"/>
    <w:rsid w:val="002E3607"/>
    <w:rsid w:val="002E39D7"/>
    <w:rsid w:val="002E3AA1"/>
    <w:rsid w:val="002E462B"/>
    <w:rsid w:val="002E478A"/>
    <w:rsid w:val="002E500B"/>
    <w:rsid w:val="002E50C2"/>
    <w:rsid w:val="002E6614"/>
    <w:rsid w:val="002F036E"/>
    <w:rsid w:val="002F0DF5"/>
    <w:rsid w:val="002F2183"/>
    <w:rsid w:val="002F23F2"/>
    <w:rsid w:val="002F2836"/>
    <w:rsid w:val="002F35E9"/>
    <w:rsid w:val="002F445F"/>
    <w:rsid w:val="002F46C0"/>
    <w:rsid w:val="002F4D4D"/>
    <w:rsid w:val="002F5F32"/>
    <w:rsid w:val="002F7475"/>
    <w:rsid w:val="002F749D"/>
    <w:rsid w:val="002F74D1"/>
    <w:rsid w:val="002F751D"/>
    <w:rsid w:val="003001FB"/>
    <w:rsid w:val="00300BA1"/>
    <w:rsid w:val="00300E27"/>
    <w:rsid w:val="00301C19"/>
    <w:rsid w:val="00301F2B"/>
    <w:rsid w:val="0030267B"/>
    <w:rsid w:val="0030272B"/>
    <w:rsid w:val="00302901"/>
    <w:rsid w:val="00302FE4"/>
    <w:rsid w:val="00303196"/>
    <w:rsid w:val="00303D1F"/>
    <w:rsid w:val="003044B8"/>
    <w:rsid w:val="00304F50"/>
    <w:rsid w:val="00305538"/>
    <w:rsid w:val="00305700"/>
    <w:rsid w:val="00305FBE"/>
    <w:rsid w:val="0030730A"/>
    <w:rsid w:val="0030788A"/>
    <w:rsid w:val="0031032D"/>
    <w:rsid w:val="003108CC"/>
    <w:rsid w:val="00310B2C"/>
    <w:rsid w:val="00310C14"/>
    <w:rsid w:val="003117D6"/>
    <w:rsid w:val="003131E4"/>
    <w:rsid w:val="0031360D"/>
    <w:rsid w:val="00313BEC"/>
    <w:rsid w:val="00314E18"/>
    <w:rsid w:val="003157A5"/>
    <w:rsid w:val="00315DD2"/>
    <w:rsid w:val="00317018"/>
    <w:rsid w:val="00320A4B"/>
    <w:rsid w:val="00321CA6"/>
    <w:rsid w:val="003220BA"/>
    <w:rsid w:val="003224CD"/>
    <w:rsid w:val="00323018"/>
    <w:rsid w:val="00323464"/>
    <w:rsid w:val="00323525"/>
    <w:rsid w:val="0032463C"/>
    <w:rsid w:val="00324992"/>
    <w:rsid w:val="00324E55"/>
    <w:rsid w:val="0032525F"/>
    <w:rsid w:val="00325770"/>
    <w:rsid w:val="00325B35"/>
    <w:rsid w:val="00325B94"/>
    <w:rsid w:val="003263E2"/>
    <w:rsid w:val="00326CDD"/>
    <w:rsid w:val="00326DBE"/>
    <w:rsid w:val="00326F08"/>
    <w:rsid w:val="003274FC"/>
    <w:rsid w:val="00327AF7"/>
    <w:rsid w:val="00327BA6"/>
    <w:rsid w:val="0033077F"/>
    <w:rsid w:val="0033119C"/>
    <w:rsid w:val="0033153A"/>
    <w:rsid w:val="0033189A"/>
    <w:rsid w:val="00331E48"/>
    <w:rsid w:val="0033226B"/>
    <w:rsid w:val="00334611"/>
    <w:rsid w:val="0033475C"/>
    <w:rsid w:val="003353A3"/>
    <w:rsid w:val="00335605"/>
    <w:rsid w:val="00335D2B"/>
    <w:rsid w:val="0033741A"/>
    <w:rsid w:val="003377C9"/>
    <w:rsid w:val="003424C1"/>
    <w:rsid w:val="00342614"/>
    <w:rsid w:val="0034283A"/>
    <w:rsid w:val="00343FFB"/>
    <w:rsid w:val="00345D10"/>
    <w:rsid w:val="0034607A"/>
    <w:rsid w:val="00346614"/>
    <w:rsid w:val="0034774B"/>
    <w:rsid w:val="00347F95"/>
    <w:rsid w:val="00350354"/>
    <w:rsid w:val="003519D1"/>
    <w:rsid w:val="00352D36"/>
    <w:rsid w:val="00353038"/>
    <w:rsid w:val="00355523"/>
    <w:rsid w:val="00356624"/>
    <w:rsid w:val="00356DF4"/>
    <w:rsid w:val="003572A1"/>
    <w:rsid w:val="0036065B"/>
    <w:rsid w:val="00361E84"/>
    <w:rsid w:val="003622AF"/>
    <w:rsid w:val="00363BFF"/>
    <w:rsid w:val="00363C23"/>
    <w:rsid w:val="003649AD"/>
    <w:rsid w:val="00364DB7"/>
    <w:rsid w:val="003650A8"/>
    <w:rsid w:val="00366C35"/>
    <w:rsid w:val="00367150"/>
    <w:rsid w:val="00367733"/>
    <w:rsid w:val="00367A40"/>
    <w:rsid w:val="00367CA1"/>
    <w:rsid w:val="00370337"/>
    <w:rsid w:val="00370610"/>
    <w:rsid w:val="00371B93"/>
    <w:rsid w:val="00372618"/>
    <w:rsid w:val="003728A2"/>
    <w:rsid w:val="00372D0D"/>
    <w:rsid w:val="00373A9B"/>
    <w:rsid w:val="00373ABB"/>
    <w:rsid w:val="00374371"/>
    <w:rsid w:val="00375456"/>
    <w:rsid w:val="0037559B"/>
    <w:rsid w:val="003755C6"/>
    <w:rsid w:val="00375E44"/>
    <w:rsid w:val="00375F3B"/>
    <w:rsid w:val="0037676B"/>
    <w:rsid w:val="00376800"/>
    <w:rsid w:val="00376E12"/>
    <w:rsid w:val="00377236"/>
    <w:rsid w:val="003773F3"/>
    <w:rsid w:val="00377894"/>
    <w:rsid w:val="003809CB"/>
    <w:rsid w:val="00381AB8"/>
    <w:rsid w:val="00382879"/>
    <w:rsid w:val="00385213"/>
    <w:rsid w:val="0038608A"/>
    <w:rsid w:val="00387038"/>
    <w:rsid w:val="00387668"/>
    <w:rsid w:val="00390A89"/>
    <w:rsid w:val="003927FD"/>
    <w:rsid w:val="00392C13"/>
    <w:rsid w:val="003945B9"/>
    <w:rsid w:val="00394BE1"/>
    <w:rsid w:val="00394CEB"/>
    <w:rsid w:val="00395284"/>
    <w:rsid w:val="003958A1"/>
    <w:rsid w:val="003965F2"/>
    <w:rsid w:val="00396B9C"/>
    <w:rsid w:val="00397A0D"/>
    <w:rsid w:val="00397AB1"/>
    <w:rsid w:val="003A023A"/>
    <w:rsid w:val="003A1B86"/>
    <w:rsid w:val="003A25AC"/>
    <w:rsid w:val="003A2D1C"/>
    <w:rsid w:val="003A2E87"/>
    <w:rsid w:val="003A3127"/>
    <w:rsid w:val="003A33DB"/>
    <w:rsid w:val="003A447E"/>
    <w:rsid w:val="003A6A66"/>
    <w:rsid w:val="003B2B09"/>
    <w:rsid w:val="003B3B15"/>
    <w:rsid w:val="003B3DE1"/>
    <w:rsid w:val="003B3F14"/>
    <w:rsid w:val="003B54DC"/>
    <w:rsid w:val="003B553B"/>
    <w:rsid w:val="003B77DE"/>
    <w:rsid w:val="003C145C"/>
    <w:rsid w:val="003C17F4"/>
    <w:rsid w:val="003C306B"/>
    <w:rsid w:val="003C3E39"/>
    <w:rsid w:val="003C4C52"/>
    <w:rsid w:val="003C4F0E"/>
    <w:rsid w:val="003C5076"/>
    <w:rsid w:val="003C53FD"/>
    <w:rsid w:val="003C5F14"/>
    <w:rsid w:val="003C67E5"/>
    <w:rsid w:val="003C6CF4"/>
    <w:rsid w:val="003C7351"/>
    <w:rsid w:val="003C737E"/>
    <w:rsid w:val="003C7F10"/>
    <w:rsid w:val="003D0AA5"/>
    <w:rsid w:val="003D0D83"/>
    <w:rsid w:val="003D0E40"/>
    <w:rsid w:val="003D1854"/>
    <w:rsid w:val="003D2225"/>
    <w:rsid w:val="003D2867"/>
    <w:rsid w:val="003D2C48"/>
    <w:rsid w:val="003D3155"/>
    <w:rsid w:val="003D329B"/>
    <w:rsid w:val="003D3766"/>
    <w:rsid w:val="003D392D"/>
    <w:rsid w:val="003D44BC"/>
    <w:rsid w:val="003D456D"/>
    <w:rsid w:val="003D4ABD"/>
    <w:rsid w:val="003D5343"/>
    <w:rsid w:val="003D5F46"/>
    <w:rsid w:val="003D626F"/>
    <w:rsid w:val="003D6BDF"/>
    <w:rsid w:val="003E017C"/>
    <w:rsid w:val="003E0ABF"/>
    <w:rsid w:val="003E2315"/>
    <w:rsid w:val="003E318B"/>
    <w:rsid w:val="003E3224"/>
    <w:rsid w:val="003E3879"/>
    <w:rsid w:val="003E447F"/>
    <w:rsid w:val="003E4E59"/>
    <w:rsid w:val="003E5853"/>
    <w:rsid w:val="003E6028"/>
    <w:rsid w:val="003E6173"/>
    <w:rsid w:val="003E65E4"/>
    <w:rsid w:val="003E7B2D"/>
    <w:rsid w:val="003E7BAA"/>
    <w:rsid w:val="003E7BB9"/>
    <w:rsid w:val="003F01B4"/>
    <w:rsid w:val="003F03EE"/>
    <w:rsid w:val="003F0D11"/>
    <w:rsid w:val="003F283B"/>
    <w:rsid w:val="003F2BB9"/>
    <w:rsid w:val="003F3E11"/>
    <w:rsid w:val="003F4526"/>
    <w:rsid w:val="003F589C"/>
    <w:rsid w:val="003F6FF2"/>
    <w:rsid w:val="003F74F6"/>
    <w:rsid w:val="003F7800"/>
    <w:rsid w:val="003F7B40"/>
    <w:rsid w:val="00400BC0"/>
    <w:rsid w:val="00400BDF"/>
    <w:rsid w:val="00403ABA"/>
    <w:rsid w:val="00403C10"/>
    <w:rsid w:val="004046E2"/>
    <w:rsid w:val="00404813"/>
    <w:rsid w:val="00404D56"/>
    <w:rsid w:val="0040697F"/>
    <w:rsid w:val="004077F3"/>
    <w:rsid w:val="00407F3E"/>
    <w:rsid w:val="0041119A"/>
    <w:rsid w:val="00412341"/>
    <w:rsid w:val="004135BA"/>
    <w:rsid w:val="00413A54"/>
    <w:rsid w:val="00413A6A"/>
    <w:rsid w:val="004144D5"/>
    <w:rsid w:val="004144FF"/>
    <w:rsid w:val="004145F9"/>
    <w:rsid w:val="00414E7E"/>
    <w:rsid w:val="00415071"/>
    <w:rsid w:val="004150EB"/>
    <w:rsid w:val="0041542B"/>
    <w:rsid w:val="00415657"/>
    <w:rsid w:val="004159E4"/>
    <w:rsid w:val="00415E63"/>
    <w:rsid w:val="004160F1"/>
    <w:rsid w:val="00417203"/>
    <w:rsid w:val="004172C0"/>
    <w:rsid w:val="00417E9B"/>
    <w:rsid w:val="0042079D"/>
    <w:rsid w:val="00420A5C"/>
    <w:rsid w:val="00420AB1"/>
    <w:rsid w:val="00421B5A"/>
    <w:rsid w:val="00421E6E"/>
    <w:rsid w:val="00422EE8"/>
    <w:rsid w:val="0042318D"/>
    <w:rsid w:val="00423C29"/>
    <w:rsid w:val="00424807"/>
    <w:rsid w:val="004250E4"/>
    <w:rsid w:val="004256D0"/>
    <w:rsid w:val="00425E5E"/>
    <w:rsid w:val="00426041"/>
    <w:rsid w:val="00426637"/>
    <w:rsid w:val="00427217"/>
    <w:rsid w:val="00427803"/>
    <w:rsid w:val="00430432"/>
    <w:rsid w:val="004304CC"/>
    <w:rsid w:val="00430B09"/>
    <w:rsid w:val="004317D9"/>
    <w:rsid w:val="00431C63"/>
    <w:rsid w:val="00431D88"/>
    <w:rsid w:val="004323BD"/>
    <w:rsid w:val="00432CD5"/>
    <w:rsid w:val="00433922"/>
    <w:rsid w:val="0043392E"/>
    <w:rsid w:val="0043580F"/>
    <w:rsid w:val="0043627A"/>
    <w:rsid w:val="00436335"/>
    <w:rsid w:val="0043637D"/>
    <w:rsid w:val="00436496"/>
    <w:rsid w:val="00436576"/>
    <w:rsid w:val="0044060D"/>
    <w:rsid w:val="004411D4"/>
    <w:rsid w:val="0044154F"/>
    <w:rsid w:val="00441972"/>
    <w:rsid w:val="00441D8A"/>
    <w:rsid w:val="00441FA4"/>
    <w:rsid w:val="00443D0A"/>
    <w:rsid w:val="00444504"/>
    <w:rsid w:val="00444588"/>
    <w:rsid w:val="00444657"/>
    <w:rsid w:val="0044489D"/>
    <w:rsid w:val="00445EDA"/>
    <w:rsid w:val="00446083"/>
    <w:rsid w:val="00446643"/>
    <w:rsid w:val="004468FC"/>
    <w:rsid w:val="004470E4"/>
    <w:rsid w:val="0044788E"/>
    <w:rsid w:val="00447E07"/>
    <w:rsid w:val="00447E3F"/>
    <w:rsid w:val="00447E85"/>
    <w:rsid w:val="00447F06"/>
    <w:rsid w:val="00450CBD"/>
    <w:rsid w:val="00451BB7"/>
    <w:rsid w:val="00452257"/>
    <w:rsid w:val="00452A86"/>
    <w:rsid w:val="00452E4A"/>
    <w:rsid w:val="00453530"/>
    <w:rsid w:val="00454300"/>
    <w:rsid w:val="00454718"/>
    <w:rsid w:val="00454BF8"/>
    <w:rsid w:val="00455076"/>
    <w:rsid w:val="00456190"/>
    <w:rsid w:val="00456F60"/>
    <w:rsid w:val="004579E0"/>
    <w:rsid w:val="00457E5A"/>
    <w:rsid w:val="00460AD6"/>
    <w:rsid w:val="004613A4"/>
    <w:rsid w:val="004618DA"/>
    <w:rsid w:val="004629F8"/>
    <w:rsid w:val="00462BF1"/>
    <w:rsid w:val="004633D7"/>
    <w:rsid w:val="0046397A"/>
    <w:rsid w:val="00463DBC"/>
    <w:rsid w:val="00463DE6"/>
    <w:rsid w:val="00464883"/>
    <w:rsid w:val="00465162"/>
    <w:rsid w:val="0046563E"/>
    <w:rsid w:val="004679B5"/>
    <w:rsid w:val="00467A90"/>
    <w:rsid w:val="00470174"/>
    <w:rsid w:val="004709C3"/>
    <w:rsid w:val="00470A33"/>
    <w:rsid w:val="00470C5F"/>
    <w:rsid w:val="00471952"/>
    <w:rsid w:val="00471B15"/>
    <w:rsid w:val="00471C88"/>
    <w:rsid w:val="00471F4A"/>
    <w:rsid w:val="00472EEB"/>
    <w:rsid w:val="00473396"/>
    <w:rsid w:val="00474E81"/>
    <w:rsid w:val="0047502A"/>
    <w:rsid w:val="004766FB"/>
    <w:rsid w:val="004769FC"/>
    <w:rsid w:val="00476EA1"/>
    <w:rsid w:val="00477819"/>
    <w:rsid w:val="00477A0B"/>
    <w:rsid w:val="00480D2C"/>
    <w:rsid w:val="00481003"/>
    <w:rsid w:val="004823C0"/>
    <w:rsid w:val="00482B76"/>
    <w:rsid w:val="00483AED"/>
    <w:rsid w:val="00484B4B"/>
    <w:rsid w:val="00484D18"/>
    <w:rsid w:val="004851D9"/>
    <w:rsid w:val="00487899"/>
    <w:rsid w:val="004879EA"/>
    <w:rsid w:val="00487F32"/>
    <w:rsid w:val="00491198"/>
    <w:rsid w:val="00491F66"/>
    <w:rsid w:val="00492042"/>
    <w:rsid w:val="0049222C"/>
    <w:rsid w:val="00492546"/>
    <w:rsid w:val="00492744"/>
    <w:rsid w:val="00492C20"/>
    <w:rsid w:val="00492C60"/>
    <w:rsid w:val="0049362C"/>
    <w:rsid w:val="0049381B"/>
    <w:rsid w:val="00493E51"/>
    <w:rsid w:val="00494D97"/>
    <w:rsid w:val="004952A2"/>
    <w:rsid w:val="00496578"/>
    <w:rsid w:val="00497198"/>
    <w:rsid w:val="00497B9C"/>
    <w:rsid w:val="00497F0D"/>
    <w:rsid w:val="004A02F7"/>
    <w:rsid w:val="004A04BA"/>
    <w:rsid w:val="004A18F4"/>
    <w:rsid w:val="004A223F"/>
    <w:rsid w:val="004A2878"/>
    <w:rsid w:val="004A36F3"/>
    <w:rsid w:val="004A4397"/>
    <w:rsid w:val="004A4661"/>
    <w:rsid w:val="004A7A29"/>
    <w:rsid w:val="004A7AC7"/>
    <w:rsid w:val="004B0514"/>
    <w:rsid w:val="004B1D7E"/>
    <w:rsid w:val="004B2680"/>
    <w:rsid w:val="004B28DA"/>
    <w:rsid w:val="004B2A44"/>
    <w:rsid w:val="004B2AC8"/>
    <w:rsid w:val="004B2BE1"/>
    <w:rsid w:val="004B4DFB"/>
    <w:rsid w:val="004B51A9"/>
    <w:rsid w:val="004B53A6"/>
    <w:rsid w:val="004B5497"/>
    <w:rsid w:val="004B55B8"/>
    <w:rsid w:val="004B5AEF"/>
    <w:rsid w:val="004B6668"/>
    <w:rsid w:val="004B6ACF"/>
    <w:rsid w:val="004B77B0"/>
    <w:rsid w:val="004C1589"/>
    <w:rsid w:val="004C16C0"/>
    <w:rsid w:val="004C2471"/>
    <w:rsid w:val="004C2B4A"/>
    <w:rsid w:val="004C2DDD"/>
    <w:rsid w:val="004C52E7"/>
    <w:rsid w:val="004C53BF"/>
    <w:rsid w:val="004C5DEB"/>
    <w:rsid w:val="004C671C"/>
    <w:rsid w:val="004C6C3D"/>
    <w:rsid w:val="004C6E9A"/>
    <w:rsid w:val="004D06A5"/>
    <w:rsid w:val="004D076A"/>
    <w:rsid w:val="004D0998"/>
    <w:rsid w:val="004D180C"/>
    <w:rsid w:val="004D2C16"/>
    <w:rsid w:val="004D2C7B"/>
    <w:rsid w:val="004D392F"/>
    <w:rsid w:val="004D3F58"/>
    <w:rsid w:val="004D64AD"/>
    <w:rsid w:val="004D670E"/>
    <w:rsid w:val="004D7451"/>
    <w:rsid w:val="004D7638"/>
    <w:rsid w:val="004D7D89"/>
    <w:rsid w:val="004E016C"/>
    <w:rsid w:val="004E03A7"/>
    <w:rsid w:val="004E0738"/>
    <w:rsid w:val="004E0C2F"/>
    <w:rsid w:val="004E16A0"/>
    <w:rsid w:val="004E2796"/>
    <w:rsid w:val="004E2B6A"/>
    <w:rsid w:val="004E4514"/>
    <w:rsid w:val="004E47E7"/>
    <w:rsid w:val="004E4A03"/>
    <w:rsid w:val="004E4F3F"/>
    <w:rsid w:val="004E4F91"/>
    <w:rsid w:val="004E5946"/>
    <w:rsid w:val="004E5B70"/>
    <w:rsid w:val="004E5FB6"/>
    <w:rsid w:val="004E6016"/>
    <w:rsid w:val="004E652C"/>
    <w:rsid w:val="004E6E43"/>
    <w:rsid w:val="004E79AA"/>
    <w:rsid w:val="004F1750"/>
    <w:rsid w:val="004F2381"/>
    <w:rsid w:val="004F25DA"/>
    <w:rsid w:val="004F2F47"/>
    <w:rsid w:val="004F3EB4"/>
    <w:rsid w:val="004F4104"/>
    <w:rsid w:val="004F41E5"/>
    <w:rsid w:val="004F44ED"/>
    <w:rsid w:val="004F4C85"/>
    <w:rsid w:val="004F5F2C"/>
    <w:rsid w:val="004F6B26"/>
    <w:rsid w:val="004F7148"/>
    <w:rsid w:val="004F7556"/>
    <w:rsid w:val="004F7915"/>
    <w:rsid w:val="00500138"/>
    <w:rsid w:val="0050073F"/>
    <w:rsid w:val="00500964"/>
    <w:rsid w:val="00500C77"/>
    <w:rsid w:val="00501410"/>
    <w:rsid w:val="00502A22"/>
    <w:rsid w:val="00502B15"/>
    <w:rsid w:val="00503CE1"/>
    <w:rsid w:val="0050440C"/>
    <w:rsid w:val="0050440F"/>
    <w:rsid w:val="00504B5B"/>
    <w:rsid w:val="00504F17"/>
    <w:rsid w:val="00506C96"/>
    <w:rsid w:val="0050711D"/>
    <w:rsid w:val="0050719A"/>
    <w:rsid w:val="0050730A"/>
    <w:rsid w:val="00507479"/>
    <w:rsid w:val="00507BED"/>
    <w:rsid w:val="00510025"/>
    <w:rsid w:val="005100DA"/>
    <w:rsid w:val="0051055E"/>
    <w:rsid w:val="005107C6"/>
    <w:rsid w:val="00510B91"/>
    <w:rsid w:val="00511692"/>
    <w:rsid w:val="00511893"/>
    <w:rsid w:val="005118ED"/>
    <w:rsid w:val="0051355B"/>
    <w:rsid w:val="0051446F"/>
    <w:rsid w:val="00515C0D"/>
    <w:rsid w:val="00515EE1"/>
    <w:rsid w:val="00516987"/>
    <w:rsid w:val="00516E5C"/>
    <w:rsid w:val="00517544"/>
    <w:rsid w:val="00517F32"/>
    <w:rsid w:val="00520B5A"/>
    <w:rsid w:val="00520CDD"/>
    <w:rsid w:val="00521001"/>
    <w:rsid w:val="0052127C"/>
    <w:rsid w:val="00522F00"/>
    <w:rsid w:val="00523049"/>
    <w:rsid w:val="005237BB"/>
    <w:rsid w:val="00523EA6"/>
    <w:rsid w:val="00524195"/>
    <w:rsid w:val="00524683"/>
    <w:rsid w:val="00530D41"/>
    <w:rsid w:val="00531EDF"/>
    <w:rsid w:val="00533A92"/>
    <w:rsid w:val="00535152"/>
    <w:rsid w:val="00535833"/>
    <w:rsid w:val="00536D89"/>
    <w:rsid w:val="00537678"/>
    <w:rsid w:val="005409BD"/>
    <w:rsid w:val="005413BE"/>
    <w:rsid w:val="00541D85"/>
    <w:rsid w:val="00542169"/>
    <w:rsid w:val="0054216C"/>
    <w:rsid w:val="00542926"/>
    <w:rsid w:val="00542E05"/>
    <w:rsid w:val="005430BE"/>
    <w:rsid w:val="00543C52"/>
    <w:rsid w:val="00543D89"/>
    <w:rsid w:val="005440FE"/>
    <w:rsid w:val="0054541D"/>
    <w:rsid w:val="00545F8A"/>
    <w:rsid w:val="00545FE8"/>
    <w:rsid w:val="0054625A"/>
    <w:rsid w:val="00546867"/>
    <w:rsid w:val="00547522"/>
    <w:rsid w:val="00547B41"/>
    <w:rsid w:val="005502AC"/>
    <w:rsid w:val="00550AB2"/>
    <w:rsid w:val="00551841"/>
    <w:rsid w:val="00551C39"/>
    <w:rsid w:val="0055219E"/>
    <w:rsid w:val="0055294E"/>
    <w:rsid w:val="00552E6B"/>
    <w:rsid w:val="0055466F"/>
    <w:rsid w:val="005546B5"/>
    <w:rsid w:val="0055488A"/>
    <w:rsid w:val="0055600C"/>
    <w:rsid w:val="00556A9A"/>
    <w:rsid w:val="005605ED"/>
    <w:rsid w:val="005606C4"/>
    <w:rsid w:val="00560F59"/>
    <w:rsid w:val="005615AE"/>
    <w:rsid w:val="00561A92"/>
    <w:rsid w:val="00561AF5"/>
    <w:rsid w:val="00562155"/>
    <w:rsid w:val="005621CD"/>
    <w:rsid w:val="005630B3"/>
    <w:rsid w:val="0056403A"/>
    <w:rsid w:val="0056418E"/>
    <w:rsid w:val="00564938"/>
    <w:rsid w:val="00565363"/>
    <w:rsid w:val="00565BA3"/>
    <w:rsid w:val="00565D39"/>
    <w:rsid w:val="0056655C"/>
    <w:rsid w:val="00566883"/>
    <w:rsid w:val="00567362"/>
    <w:rsid w:val="005674A9"/>
    <w:rsid w:val="0056755D"/>
    <w:rsid w:val="00567BFB"/>
    <w:rsid w:val="00570081"/>
    <w:rsid w:val="0057078B"/>
    <w:rsid w:val="00570993"/>
    <w:rsid w:val="00570D12"/>
    <w:rsid w:val="00570D67"/>
    <w:rsid w:val="00570E58"/>
    <w:rsid w:val="00571522"/>
    <w:rsid w:val="005718FA"/>
    <w:rsid w:val="00571FEF"/>
    <w:rsid w:val="00574957"/>
    <w:rsid w:val="005749A1"/>
    <w:rsid w:val="00575D29"/>
    <w:rsid w:val="0057710E"/>
    <w:rsid w:val="00577376"/>
    <w:rsid w:val="0057775B"/>
    <w:rsid w:val="00580045"/>
    <w:rsid w:val="0058133E"/>
    <w:rsid w:val="00581F67"/>
    <w:rsid w:val="00581FE0"/>
    <w:rsid w:val="005824DA"/>
    <w:rsid w:val="00582D0F"/>
    <w:rsid w:val="005832DC"/>
    <w:rsid w:val="00583859"/>
    <w:rsid w:val="005847C9"/>
    <w:rsid w:val="005848BA"/>
    <w:rsid w:val="00584E20"/>
    <w:rsid w:val="00585221"/>
    <w:rsid w:val="005854B8"/>
    <w:rsid w:val="005863C9"/>
    <w:rsid w:val="00587327"/>
    <w:rsid w:val="00587C7E"/>
    <w:rsid w:val="005903DE"/>
    <w:rsid w:val="00590C18"/>
    <w:rsid w:val="00591646"/>
    <w:rsid w:val="0059167B"/>
    <w:rsid w:val="00592605"/>
    <w:rsid w:val="00593B26"/>
    <w:rsid w:val="00593FB5"/>
    <w:rsid w:val="00596709"/>
    <w:rsid w:val="00596E69"/>
    <w:rsid w:val="00597992"/>
    <w:rsid w:val="005A0F7F"/>
    <w:rsid w:val="005A1684"/>
    <w:rsid w:val="005A26BB"/>
    <w:rsid w:val="005A4603"/>
    <w:rsid w:val="005A59F6"/>
    <w:rsid w:val="005A5CA7"/>
    <w:rsid w:val="005A5D61"/>
    <w:rsid w:val="005A736A"/>
    <w:rsid w:val="005A75F8"/>
    <w:rsid w:val="005A7B6F"/>
    <w:rsid w:val="005A7E2F"/>
    <w:rsid w:val="005B06A7"/>
    <w:rsid w:val="005B101D"/>
    <w:rsid w:val="005B1B77"/>
    <w:rsid w:val="005B2397"/>
    <w:rsid w:val="005B2A34"/>
    <w:rsid w:val="005B302C"/>
    <w:rsid w:val="005B3C9C"/>
    <w:rsid w:val="005B3CB5"/>
    <w:rsid w:val="005B403B"/>
    <w:rsid w:val="005B40DF"/>
    <w:rsid w:val="005B443E"/>
    <w:rsid w:val="005B4F76"/>
    <w:rsid w:val="005B6D29"/>
    <w:rsid w:val="005B769C"/>
    <w:rsid w:val="005B7AF8"/>
    <w:rsid w:val="005C09A6"/>
    <w:rsid w:val="005C1BA6"/>
    <w:rsid w:val="005C44FB"/>
    <w:rsid w:val="005C47E3"/>
    <w:rsid w:val="005C5944"/>
    <w:rsid w:val="005C5985"/>
    <w:rsid w:val="005C5CB2"/>
    <w:rsid w:val="005C5DD0"/>
    <w:rsid w:val="005C6708"/>
    <w:rsid w:val="005C7384"/>
    <w:rsid w:val="005C7860"/>
    <w:rsid w:val="005C7C1D"/>
    <w:rsid w:val="005C7FCD"/>
    <w:rsid w:val="005D11A4"/>
    <w:rsid w:val="005D2201"/>
    <w:rsid w:val="005D2339"/>
    <w:rsid w:val="005D3099"/>
    <w:rsid w:val="005D3169"/>
    <w:rsid w:val="005D38A0"/>
    <w:rsid w:val="005D544E"/>
    <w:rsid w:val="005D55AC"/>
    <w:rsid w:val="005D567E"/>
    <w:rsid w:val="005D5AA9"/>
    <w:rsid w:val="005D5DEE"/>
    <w:rsid w:val="005D6274"/>
    <w:rsid w:val="005D6603"/>
    <w:rsid w:val="005D67A4"/>
    <w:rsid w:val="005D7542"/>
    <w:rsid w:val="005D7B8F"/>
    <w:rsid w:val="005E0E0D"/>
    <w:rsid w:val="005E115E"/>
    <w:rsid w:val="005E2349"/>
    <w:rsid w:val="005E2659"/>
    <w:rsid w:val="005E3390"/>
    <w:rsid w:val="005E4C86"/>
    <w:rsid w:val="005E5745"/>
    <w:rsid w:val="005E5948"/>
    <w:rsid w:val="005E6A2F"/>
    <w:rsid w:val="005E6DD6"/>
    <w:rsid w:val="005E7216"/>
    <w:rsid w:val="005E7D43"/>
    <w:rsid w:val="005E7F0E"/>
    <w:rsid w:val="005F0433"/>
    <w:rsid w:val="005F15D0"/>
    <w:rsid w:val="005F1FB6"/>
    <w:rsid w:val="005F2964"/>
    <w:rsid w:val="005F3069"/>
    <w:rsid w:val="005F33FD"/>
    <w:rsid w:val="005F3BF8"/>
    <w:rsid w:val="005F49F3"/>
    <w:rsid w:val="005F4A15"/>
    <w:rsid w:val="005F4BDE"/>
    <w:rsid w:val="005F50DE"/>
    <w:rsid w:val="005F6999"/>
    <w:rsid w:val="005F6B0B"/>
    <w:rsid w:val="005F7AD8"/>
    <w:rsid w:val="006003BA"/>
    <w:rsid w:val="00600AD4"/>
    <w:rsid w:val="00600D08"/>
    <w:rsid w:val="00601490"/>
    <w:rsid w:val="00601A3D"/>
    <w:rsid w:val="00601F28"/>
    <w:rsid w:val="00603A9D"/>
    <w:rsid w:val="00604A23"/>
    <w:rsid w:val="00604A77"/>
    <w:rsid w:val="00604B5F"/>
    <w:rsid w:val="00604F0F"/>
    <w:rsid w:val="00605300"/>
    <w:rsid w:val="0060665F"/>
    <w:rsid w:val="00606CDC"/>
    <w:rsid w:val="0060734F"/>
    <w:rsid w:val="0060783B"/>
    <w:rsid w:val="00607AC7"/>
    <w:rsid w:val="00610DBC"/>
    <w:rsid w:val="006118CA"/>
    <w:rsid w:val="00611A15"/>
    <w:rsid w:val="0061213B"/>
    <w:rsid w:val="006123A0"/>
    <w:rsid w:val="0061275E"/>
    <w:rsid w:val="00612982"/>
    <w:rsid w:val="00614CD7"/>
    <w:rsid w:val="00616775"/>
    <w:rsid w:val="00617E98"/>
    <w:rsid w:val="00620C08"/>
    <w:rsid w:val="00621486"/>
    <w:rsid w:val="00621B5A"/>
    <w:rsid w:val="00621BE7"/>
    <w:rsid w:val="00622A45"/>
    <w:rsid w:val="00623017"/>
    <w:rsid w:val="006231CA"/>
    <w:rsid w:val="0062326E"/>
    <w:rsid w:val="0062391A"/>
    <w:rsid w:val="00624A93"/>
    <w:rsid w:val="00624DD7"/>
    <w:rsid w:val="0062521D"/>
    <w:rsid w:val="0062556D"/>
    <w:rsid w:val="00626620"/>
    <w:rsid w:val="0062713A"/>
    <w:rsid w:val="0062755F"/>
    <w:rsid w:val="006279B4"/>
    <w:rsid w:val="0063035A"/>
    <w:rsid w:val="00632191"/>
    <w:rsid w:val="0063262C"/>
    <w:rsid w:val="00633488"/>
    <w:rsid w:val="0063552A"/>
    <w:rsid w:val="00636391"/>
    <w:rsid w:val="006364D3"/>
    <w:rsid w:val="00636E9A"/>
    <w:rsid w:val="006379B8"/>
    <w:rsid w:val="00640681"/>
    <w:rsid w:val="00641DA9"/>
    <w:rsid w:val="006420C0"/>
    <w:rsid w:val="00642FF5"/>
    <w:rsid w:val="00643444"/>
    <w:rsid w:val="00643699"/>
    <w:rsid w:val="006441EC"/>
    <w:rsid w:val="006448DA"/>
    <w:rsid w:val="006463E6"/>
    <w:rsid w:val="00646BA0"/>
    <w:rsid w:val="00647DE0"/>
    <w:rsid w:val="00650065"/>
    <w:rsid w:val="0065025C"/>
    <w:rsid w:val="00650289"/>
    <w:rsid w:val="00650582"/>
    <w:rsid w:val="00650926"/>
    <w:rsid w:val="0065100C"/>
    <w:rsid w:val="006525A9"/>
    <w:rsid w:val="00653E60"/>
    <w:rsid w:val="006549D2"/>
    <w:rsid w:val="00654BB7"/>
    <w:rsid w:val="00654BD4"/>
    <w:rsid w:val="00655AFD"/>
    <w:rsid w:val="0065640B"/>
    <w:rsid w:val="006564B9"/>
    <w:rsid w:val="00656A1C"/>
    <w:rsid w:val="00657AE2"/>
    <w:rsid w:val="00657EB5"/>
    <w:rsid w:val="0066036C"/>
    <w:rsid w:val="006605F9"/>
    <w:rsid w:val="00660B6D"/>
    <w:rsid w:val="006613CE"/>
    <w:rsid w:val="0066187B"/>
    <w:rsid w:val="00661B55"/>
    <w:rsid w:val="00662436"/>
    <w:rsid w:val="0066261A"/>
    <w:rsid w:val="0066329C"/>
    <w:rsid w:val="00663ABE"/>
    <w:rsid w:val="00665ED7"/>
    <w:rsid w:val="00667074"/>
    <w:rsid w:val="006676D1"/>
    <w:rsid w:val="00667816"/>
    <w:rsid w:val="0067036B"/>
    <w:rsid w:val="00670B0F"/>
    <w:rsid w:val="00670E3E"/>
    <w:rsid w:val="0067100D"/>
    <w:rsid w:val="00672944"/>
    <w:rsid w:val="006733A8"/>
    <w:rsid w:val="006736C5"/>
    <w:rsid w:val="0067371C"/>
    <w:rsid w:val="006737CD"/>
    <w:rsid w:val="006755A0"/>
    <w:rsid w:val="00675C26"/>
    <w:rsid w:val="00675D9A"/>
    <w:rsid w:val="006778EF"/>
    <w:rsid w:val="00677BF1"/>
    <w:rsid w:val="00677C19"/>
    <w:rsid w:val="00677EB2"/>
    <w:rsid w:val="00680B04"/>
    <w:rsid w:val="00681293"/>
    <w:rsid w:val="0068136B"/>
    <w:rsid w:val="00681550"/>
    <w:rsid w:val="00682162"/>
    <w:rsid w:val="00682CA5"/>
    <w:rsid w:val="0068361F"/>
    <w:rsid w:val="006839F5"/>
    <w:rsid w:val="0068498A"/>
    <w:rsid w:val="00684AD5"/>
    <w:rsid w:val="00684E9E"/>
    <w:rsid w:val="00685B07"/>
    <w:rsid w:val="00685CB1"/>
    <w:rsid w:val="00685F94"/>
    <w:rsid w:val="006868D2"/>
    <w:rsid w:val="006874CA"/>
    <w:rsid w:val="006877DE"/>
    <w:rsid w:val="006904D1"/>
    <w:rsid w:val="006907B3"/>
    <w:rsid w:val="006918BB"/>
    <w:rsid w:val="00692864"/>
    <w:rsid w:val="00692F4C"/>
    <w:rsid w:val="00693C65"/>
    <w:rsid w:val="006944F9"/>
    <w:rsid w:val="00694D3D"/>
    <w:rsid w:val="006958A6"/>
    <w:rsid w:val="00695918"/>
    <w:rsid w:val="00695E19"/>
    <w:rsid w:val="006960DA"/>
    <w:rsid w:val="006965FF"/>
    <w:rsid w:val="00696B94"/>
    <w:rsid w:val="00696C7D"/>
    <w:rsid w:val="00697078"/>
    <w:rsid w:val="00697FB5"/>
    <w:rsid w:val="006A0A77"/>
    <w:rsid w:val="006A1959"/>
    <w:rsid w:val="006A1E3F"/>
    <w:rsid w:val="006A270C"/>
    <w:rsid w:val="006A3CB3"/>
    <w:rsid w:val="006A4166"/>
    <w:rsid w:val="006A4343"/>
    <w:rsid w:val="006A50B1"/>
    <w:rsid w:val="006B05AD"/>
    <w:rsid w:val="006B1957"/>
    <w:rsid w:val="006B2DF6"/>
    <w:rsid w:val="006B3B98"/>
    <w:rsid w:val="006B4921"/>
    <w:rsid w:val="006B4C25"/>
    <w:rsid w:val="006B4D98"/>
    <w:rsid w:val="006B55EF"/>
    <w:rsid w:val="006C296A"/>
    <w:rsid w:val="006C2CDE"/>
    <w:rsid w:val="006C3180"/>
    <w:rsid w:val="006C3AF3"/>
    <w:rsid w:val="006C3EE0"/>
    <w:rsid w:val="006C4780"/>
    <w:rsid w:val="006C502D"/>
    <w:rsid w:val="006C5591"/>
    <w:rsid w:val="006C58A6"/>
    <w:rsid w:val="006C6880"/>
    <w:rsid w:val="006C6967"/>
    <w:rsid w:val="006C6D6F"/>
    <w:rsid w:val="006C71A1"/>
    <w:rsid w:val="006C74C0"/>
    <w:rsid w:val="006C7685"/>
    <w:rsid w:val="006D0858"/>
    <w:rsid w:val="006D0B12"/>
    <w:rsid w:val="006D1B60"/>
    <w:rsid w:val="006D2F3F"/>
    <w:rsid w:val="006D350F"/>
    <w:rsid w:val="006D409E"/>
    <w:rsid w:val="006D468A"/>
    <w:rsid w:val="006D4812"/>
    <w:rsid w:val="006D4BDC"/>
    <w:rsid w:val="006D4C35"/>
    <w:rsid w:val="006D5722"/>
    <w:rsid w:val="006D6879"/>
    <w:rsid w:val="006D6994"/>
    <w:rsid w:val="006D6B1C"/>
    <w:rsid w:val="006D76AA"/>
    <w:rsid w:val="006D7934"/>
    <w:rsid w:val="006D7C47"/>
    <w:rsid w:val="006D7E0D"/>
    <w:rsid w:val="006E02AE"/>
    <w:rsid w:val="006E0390"/>
    <w:rsid w:val="006E086E"/>
    <w:rsid w:val="006E1A45"/>
    <w:rsid w:val="006E21D2"/>
    <w:rsid w:val="006E26E0"/>
    <w:rsid w:val="006E2ADD"/>
    <w:rsid w:val="006E321F"/>
    <w:rsid w:val="006E38BC"/>
    <w:rsid w:val="006E5039"/>
    <w:rsid w:val="006E57E9"/>
    <w:rsid w:val="006E688F"/>
    <w:rsid w:val="006E7C2A"/>
    <w:rsid w:val="006E7F7F"/>
    <w:rsid w:val="006F1D6D"/>
    <w:rsid w:val="006F24D8"/>
    <w:rsid w:val="006F2AF5"/>
    <w:rsid w:val="006F2C12"/>
    <w:rsid w:val="006F30A4"/>
    <w:rsid w:val="006F3BC5"/>
    <w:rsid w:val="006F48CD"/>
    <w:rsid w:val="006F5966"/>
    <w:rsid w:val="006F6D4F"/>
    <w:rsid w:val="006F6DBA"/>
    <w:rsid w:val="006F72C0"/>
    <w:rsid w:val="00701867"/>
    <w:rsid w:val="00702AAE"/>
    <w:rsid w:val="00702CCB"/>
    <w:rsid w:val="00703A0E"/>
    <w:rsid w:val="00704F39"/>
    <w:rsid w:val="0070501F"/>
    <w:rsid w:val="0070519B"/>
    <w:rsid w:val="00705D87"/>
    <w:rsid w:val="0070627A"/>
    <w:rsid w:val="00706E2F"/>
    <w:rsid w:val="007079F7"/>
    <w:rsid w:val="0071000F"/>
    <w:rsid w:val="00710B37"/>
    <w:rsid w:val="00711150"/>
    <w:rsid w:val="00711F9B"/>
    <w:rsid w:val="00712226"/>
    <w:rsid w:val="007127E7"/>
    <w:rsid w:val="0071352B"/>
    <w:rsid w:val="00713DA4"/>
    <w:rsid w:val="007161CC"/>
    <w:rsid w:val="00716208"/>
    <w:rsid w:val="00716696"/>
    <w:rsid w:val="00716973"/>
    <w:rsid w:val="007208E6"/>
    <w:rsid w:val="00720959"/>
    <w:rsid w:val="00721587"/>
    <w:rsid w:val="00721986"/>
    <w:rsid w:val="00722B28"/>
    <w:rsid w:val="007236F6"/>
    <w:rsid w:val="00723F1E"/>
    <w:rsid w:val="007260D7"/>
    <w:rsid w:val="00726999"/>
    <w:rsid w:val="00726C61"/>
    <w:rsid w:val="00726D67"/>
    <w:rsid w:val="0073145B"/>
    <w:rsid w:val="00731EA2"/>
    <w:rsid w:val="007339F5"/>
    <w:rsid w:val="00734763"/>
    <w:rsid w:val="00734D77"/>
    <w:rsid w:val="007353B9"/>
    <w:rsid w:val="00735F05"/>
    <w:rsid w:val="00737299"/>
    <w:rsid w:val="0073743A"/>
    <w:rsid w:val="007376F2"/>
    <w:rsid w:val="0073799E"/>
    <w:rsid w:val="00740675"/>
    <w:rsid w:val="007406E1"/>
    <w:rsid w:val="0074106D"/>
    <w:rsid w:val="007429CF"/>
    <w:rsid w:val="00742BAB"/>
    <w:rsid w:val="007436F5"/>
    <w:rsid w:val="00743BA5"/>
    <w:rsid w:val="00744344"/>
    <w:rsid w:val="00744FC7"/>
    <w:rsid w:val="0074509F"/>
    <w:rsid w:val="00750BAF"/>
    <w:rsid w:val="007516DB"/>
    <w:rsid w:val="007522AB"/>
    <w:rsid w:val="00752CA1"/>
    <w:rsid w:val="00753194"/>
    <w:rsid w:val="0075488F"/>
    <w:rsid w:val="00756471"/>
    <w:rsid w:val="00757FB1"/>
    <w:rsid w:val="007601BF"/>
    <w:rsid w:val="00760D26"/>
    <w:rsid w:val="00761989"/>
    <w:rsid w:val="00763EA2"/>
    <w:rsid w:val="007648E9"/>
    <w:rsid w:val="00764BC9"/>
    <w:rsid w:val="00765386"/>
    <w:rsid w:val="00765922"/>
    <w:rsid w:val="00765E6D"/>
    <w:rsid w:val="0076607D"/>
    <w:rsid w:val="0076776C"/>
    <w:rsid w:val="00767CED"/>
    <w:rsid w:val="0077163C"/>
    <w:rsid w:val="0077174E"/>
    <w:rsid w:val="00773F96"/>
    <w:rsid w:val="00774807"/>
    <w:rsid w:val="007750C4"/>
    <w:rsid w:val="00775A13"/>
    <w:rsid w:val="00776354"/>
    <w:rsid w:val="00776D3C"/>
    <w:rsid w:val="007779F5"/>
    <w:rsid w:val="00781A6C"/>
    <w:rsid w:val="00781BB8"/>
    <w:rsid w:val="00782A10"/>
    <w:rsid w:val="00782EE9"/>
    <w:rsid w:val="00783C37"/>
    <w:rsid w:val="00784617"/>
    <w:rsid w:val="00784825"/>
    <w:rsid w:val="00784F1F"/>
    <w:rsid w:val="007851C9"/>
    <w:rsid w:val="0078618C"/>
    <w:rsid w:val="0078621D"/>
    <w:rsid w:val="0078687C"/>
    <w:rsid w:val="007875E0"/>
    <w:rsid w:val="00787AED"/>
    <w:rsid w:val="007900BB"/>
    <w:rsid w:val="0079027C"/>
    <w:rsid w:val="00791102"/>
    <w:rsid w:val="00791EF0"/>
    <w:rsid w:val="007926FD"/>
    <w:rsid w:val="00793C9B"/>
    <w:rsid w:val="00793CC9"/>
    <w:rsid w:val="00795A07"/>
    <w:rsid w:val="007975E2"/>
    <w:rsid w:val="007A1015"/>
    <w:rsid w:val="007A16FE"/>
    <w:rsid w:val="007A30A9"/>
    <w:rsid w:val="007A4BD4"/>
    <w:rsid w:val="007A5D33"/>
    <w:rsid w:val="007A6169"/>
    <w:rsid w:val="007A6427"/>
    <w:rsid w:val="007A6A2F"/>
    <w:rsid w:val="007A713B"/>
    <w:rsid w:val="007A7F4C"/>
    <w:rsid w:val="007B0055"/>
    <w:rsid w:val="007B0148"/>
    <w:rsid w:val="007B0200"/>
    <w:rsid w:val="007B0741"/>
    <w:rsid w:val="007B1A5B"/>
    <w:rsid w:val="007B260E"/>
    <w:rsid w:val="007B32C2"/>
    <w:rsid w:val="007B37B1"/>
    <w:rsid w:val="007B4062"/>
    <w:rsid w:val="007B4A15"/>
    <w:rsid w:val="007B546F"/>
    <w:rsid w:val="007B6141"/>
    <w:rsid w:val="007B622C"/>
    <w:rsid w:val="007B67D4"/>
    <w:rsid w:val="007B747B"/>
    <w:rsid w:val="007B7C3E"/>
    <w:rsid w:val="007C20E3"/>
    <w:rsid w:val="007C295A"/>
    <w:rsid w:val="007C2DAB"/>
    <w:rsid w:val="007C4B69"/>
    <w:rsid w:val="007C4C6B"/>
    <w:rsid w:val="007C53F9"/>
    <w:rsid w:val="007C65DD"/>
    <w:rsid w:val="007C65E5"/>
    <w:rsid w:val="007C7586"/>
    <w:rsid w:val="007C75B1"/>
    <w:rsid w:val="007C774E"/>
    <w:rsid w:val="007C7EE9"/>
    <w:rsid w:val="007D0520"/>
    <w:rsid w:val="007D09E1"/>
    <w:rsid w:val="007D13E8"/>
    <w:rsid w:val="007D1616"/>
    <w:rsid w:val="007D2195"/>
    <w:rsid w:val="007D221B"/>
    <w:rsid w:val="007D2D84"/>
    <w:rsid w:val="007D3021"/>
    <w:rsid w:val="007D350B"/>
    <w:rsid w:val="007D3CD3"/>
    <w:rsid w:val="007D435A"/>
    <w:rsid w:val="007D566C"/>
    <w:rsid w:val="007E0F0C"/>
    <w:rsid w:val="007E17D2"/>
    <w:rsid w:val="007E2820"/>
    <w:rsid w:val="007E302B"/>
    <w:rsid w:val="007E5B43"/>
    <w:rsid w:val="007E5F1A"/>
    <w:rsid w:val="007E7ED6"/>
    <w:rsid w:val="007F0613"/>
    <w:rsid w:val="007F2FF4"/>
    <w:rsid w:val="007F3380"/>
    <w:rsid w:val="007F39BC"/>
    <w:rsid w:val="007F3A71"/>
    <w:rsid w:val="007F6106"/>
    <w:rsid w:val="007F6188"/>
    <w:rsid w:val="007F6B00"/>
    <w:rsid w:val="007F7631"/>
    <w:rsid w:val="008001DE"/>
    <w:rsid w:val="00801AD4"/>
    <w:rsid w:val="008024BE"/>
    <w:rsid w:val="008026E3"/>
    <w:rsid w:val="0080290A"/>
    <w:rsid w:val="008032E3"/>
    <w:rsid w:val="0080385E"/>
    <w:rsid w:val="00803D2E"/>
    <w:rsid w:val="00804586"/>
    <w:rsid w:val="00805076"/>
    <w:rsid w:val="008056CA"/>
    <w:rsid w:val="008058F2"/>
    <w:rsid w:val="00805BF6"/>
    <w:rsid w:val="008067E8"/>
    <w:rsid w:val="00806C8D"/>
    <w:rsid w:val="00807711"/>
    <w:rsid w:val="008104E6"/>
    <w:rsid w:val="00810A18"/>
    <w:rsid w:val="00811047"/>
    <w:rsid w:val="008136B4"/>
    <w:rsid w:val="0081371A"/>
    <w:rsid w:val="00813C79"/>
    <w:rsid w:val="00813EC2"/>
    <w:rsid w:val="0081410A"/>
    <w:rsid w:val="00816AC4"/>
    <w:rsid w:val="00816CDE"/>
    <w:rsid w:val="00816F4E"/>
    <w:rsid w:val="0081748E"/>
    <w:rsid w:val="00817C5F"/>
    <w:rsid w:val="0082033A"/>
    <w:rsid w:val="00820692"/>
    <w:rsid w:val="008207FE"/>
    <w:rsid w:val="00820856"/>
    <w:rsid w:val="008224D1"/>
    <w:rsid w:val="00822FFE"/>
    <w:rsid w:val="0082313E"/>
    <w:rsid w:val="0082461B"/>
    <w:rsid w:val="0082482A"/>
    <w:rsid w:val="0082566B"/>
    <w:rsid w:val="0082586A"/>
    <w:rsid w:val="00825FFE"/>
    <w:rsid w:val="008264CF"/>
    <w:rsid w:val="00826A4F"/>
    <w:rsid w:val="00826D2C"/>
    <w:rsid w:val="008277F0"/>
    <w:rsid w:val="00827843"/>
    <w:rsid w:val="0083138F"/>
    <w:rsid w:val="008325A5"/>
    <w:rsid w:val="0083269B"/>
    <w:rsid w:val="00832B04"/>
    <w:rsid w:val="008330C4"/>
    <w:rsid w:val="008331FA"/>
    <w:rsid w:val="0083367C"/>
    <w:rsid w:val="00833CF1"/>
    <w:rsid w:val="00834403"/>
    <w:rsid w:val="0083486F"/>
    <w:rsid w:val="00834C9A"/>
    <w:rsid w:val="00835379"/>
    <w:rsid w:val="00835E6E"/>
    <w:rsid w:val="008361BC"/>
    <w:rsid w:val="00837994"/>
    <w:rsid w:val="008401B5"/>
    <w:rsid w:val="00840226"/>
    <w:rsid w:val="00840B2E"/>
    <w:rsid w:val="0084110E"/>
    <w:rsid w:val="00841150"/>
    <w:rsid w:val="008422F6"/>
    <w:rsid w:val="0084242F"/>
    <w:rsid w:val="00842499"/>
    <w:rsid w:val="00842B44"/>
    <w:rsid w:val="008436E8"/>
    <w:rsid w:val="00843F1F"/>
    <w:rsid w:val="00843FC7"/>
    <w:rsid w:val="0084428E"/>
    <w:rsid w:val="00845DDA"/>
    <w:rsid w:val="0084785C"/>
    <w:rsid w:val="008500C7"/>
    <w:rsid w:val="008510B6"/>
    <w:rsid w:val="0085123F"/>
    <w:rsid w:val="00852D5A"/>
    <w:rsid w:val="008531EC"/>
    <w:rsid w:val="00853572"/>
    <w:rsid w:val="0085477B"/>
    <w:rsid w:val="0085488B"/>
    <w:rsid w:val="00854928"/>
    <w:rsid w:val="0085659F"/>
    <w:rsid w:val="00856B78"/>
    <w:rsid w:val="00857BA4"/>
    <w:rsid w:val="00857C6B"/>
    <w:rsid w:val="00857D41"/>
    <w:rsid w:val="00861170"/>
    <w:rsid w:val="008615F9"/>
    <w:rsid w:val="00862B92"/>
    <w:rsid w:val="00862FE1"/>
    <w:rsid w:val="00863535"/>
    <w:rsid w:val="0086500C"/>
    <w:rsid w:val="00865020"/>
    <w:rsid w:val="00865630"/>
    <w:rsid w:val="008658F6"/>
    <w:rsid w:val="008672A7"/>
    <w:rsid w:val="0086797C"/>
    <w:rsid w:val="00870098"/>
    <w:rsid w:val="00870BA7"/>
    <w:rsid w:val="00870C37"/>
    <w:rsid w:val="00871788"/>
    <w:rsid w:val="00871ADF"/>
    <w:rsid w:val="008723C7"/>
    <w:rsid w:val="00872BA2"/>
    <w:rsid w:val="008746F1"/>
    <w:rsid w:val="00874BDC"/>
    <w:rsid w:val="00875701"/>
    <w:rsid w:val="00875B34"/>
    <w:rsid w:val="00877C15"/>
    <w:rsid w:val="00877E0B"/>
    <w:rsid w:val="008808D7"/>
    <w:rsid w:val="00881D3D"/>
    <w:rsid w:val="008833F6"/>
    <w:rsid w:val="00883962"/>
    <w:rsid w:val="0088409F"/>
    <w:rsid w:val="00884BEA"/>
    <w:rsid w:val="008850BB"/>
    <w:rsid w:val="0088611F"/>
    <w:rsid w:val="00886385"/>
    <w:rsid w:val="008874D3"/>
    <w:rsid w:val="0089012C"/>
    <w:rsid w:val="00890262"/>
    <w:rsid w:val="00891849"/>
    <w:rsid w:val="00891AB1"/>
    <w:rsid w:val="00892B20"/>
    <w:rsid w:val="00892C12"/>
    <w:rsid w:val="00894564"/>
    <w:rsid w:val="00895CFC"/>
    <w:rsid w:val="00895D6E"/>
    <w:rsid w:val="00896CB4"/>
    <w:rsid w:val="00897057"/>
    <w:rsid w:val="00897888"/>
    <w:rsid w:val="008A14A1"/>
    <w:rsid w:val="008A161C"/>
    <w:rsid w:val="008A2C03"/>
    <w:rsid w:val="008A32BA"/>
    <w:rsid w:val="008A32DF"/>
    <w:rsid w:val="008A4273"/>
    <w:rsid w:val="008A659D"/>
    <w:rsid w:val="008A6C04"/>
    <w:rsid w:val="008A737C"/>
    <w:rsid w:val="008A7404"/>
    <w:rsid w:val="008A76DF"/>
    <w:rsid w:val="008B05DB"/>
    <w:rsid w:val="008B0DE2"/>
    <w:rsid w:val="008B1EF3"/>
    <w:rsid w:val="008B24C2"/>
    <w:rsid w:val="008B3042"/>
    <w:rsid w:val="008B3BAA"/>
    <w:rsid w:val="008B4C27"/>
    <w:rsid w:val="008B4CA0"/>
    <w:rsid w:val="008B4CBA"/>
    <w:rsid w:val="008B5453"/>
    <w:rsid w:val="008B6619"/>
    <w:rsid w:val="008B69A6"/>
    <w:rsid w:val="008B6AED"/>
    <w:rsid w:val="008B76AE"/>
    <w:rsid w:val="008B786D"/>
    <w:rsid w:val="008B7A4A"/>
    <w:rsid w:val="008B7BDF"/>
    <w:rsid w:val="008C1668"/>
    <w:rsid w:val="008C1EEC"/>
    <w:rsid w:val="008C2B24"/>
    <w:rsid w:val="008C2E94"/>
    <w:rsid w:val="008C4BC3"/>
    <w:rsid w:val="008C5625"/>
    <w:rsid w:val="008C583A"/>
    <w:rsid w:val="008C5E89"/>
    <w:rsid w:val="008C79F0"/>
    <w:rsid w:val="008D00B7"/>
    <w:rsid w:val="008D3102"/>
    <w:rsid w:val="008D3312"/>
    <w:rsid w:val="008D36DD"/>
    <w:rsid w:val="008D6978"/>
    <w:rsid w:val="008D7CF9"/>
    <w:rsid w:val="008E1488"/>
    <w:rsid w:val="008E246E"/>
    <w:rsid w:val="008E27A4"/>
    <w:rsid w:val="008E2E9A"/>
    <w:rsid w:val="008E3036"/>
    <w:rsid w:val="008E30FA"/>
    <w:rsid w:val="008E49B9"/>
    <w:rsid w:val="008E4E0C"/>
    <w:rsid w:val="008E5571"/>
    <w:rsid w:val="008E6AE6"/>
    <w:rsid w:val="008E6C70"/>
    <w:rsid w:val="008E6E6A"/>
    <w:rsid w:val="008E7CEC"/>
    <w:rsid w:val="008E7D44"/>
    <w:rsid w:val="008E7F58"/>
    <w:rsid w:val="008F14ED"/>
    <w:rsid w:val="008F19DF"/>
    <w:rsid w:val="008F365E"/>
    <w:rsid w:val="008F5235"/>
    <w:rsid w:val="008F5274"/>
    <w:rsid w:val="008F54D0"/>
    <w:rsid w:val="008F566C"/>
    <w:rsid w:val="008F5A65"/>
    <w:rsid w:val="008F5FC6"/>
    <w:rsid w:val="008F6645"/>
    <w:rsid w:val="008F69F8"/>
    <w:rsid w:val="008F7F5C"/>
    <w:rsid w:val="009006DD"/>
    <w:rsid w:val="009007B0"/>
    <w:rsid w:val="00900B7F"/>
    <w:rsid w:val="00901063"/>
    <w:rsid w:val="0090131B"/>
    <w:rsid w:val="00901C56"/>
    <w:rsid w:val="009039B5"/>
    <w:rsid w:val="00903A18"/>
    <w:rsid w:val="00904106"/>
    <w:rsid w:val="009043E3"/>
    <w:rsid w:val="00904B74"/>
    <w:rsid w:val="00905039"/>
    <w:rsid w:val="009054BB"/>
    <w:rsid w:val="00905985"/>
    <w:rsid w:val="00906042"/>
    <w:rsid w:val="00906C64"/>
    <w:rsid w:val="00906F22"/>
    <w:rsid w:val="0090776C"/>
    <w:rsid w:val="0090792F"/>
    <w:rsid w:val="00907CFD"/>
    <w:rsid w:val="009117A8"/>
    <w:rsid w:val="00911F5B"/>
    <w:rsid w:val="00912323"/>
    <w:rsid w:val="0091354A"/>
    <w:rsid w:val="0091423F"/>
    <w:rsid w:val="009157F9"/>
    <w:rsid w:val="00916452"/>
    <w:rsid w:val="0092051C"/>
    <w:rsid w:val="00920E3F"/>
    <w:rsid w:val="009212E9"/>
    <w:rsid w:val="00921B06"/>
    <w:rsid w:val="0092314A"/>
    <w:rsid w:val="00923418"/>
    <w:rsid w:val="00924127"/>
    <w:rsid w:val="009242C6"/>
    <w:rsid w:val="00924338"/>
    <w:rsid w:val="0092435C"/>
    <w:rsid w:val="00925059"/>
    <w:rsid w:val="0092557B"/>
    <w:rsid w:val="00925F91"/>
    <w:rsid w:val="009300AF"/>
    <w:rsid w:val="00930470"/>
    <w:rsid w:val="0093074F"/>
    <w:rsid w:val="0093130C"/>
    <w:rsid w:val="009326D0"/>
    <w:rsid w:val="00933903"/>
    <w:rsid w:val="00933BBF"/>
    <w:rsid w:val="009356AA"/>
    <w:rsid w:val="0093594B"/>
    <w:rsid w:val="00935A72"/>
    <w:rsid w:val="00936284"/>
    <w:rsid w:val="00936852"/>
    <w:rsid w:val="00936FD3"/>
    <w:rsid w:val="00937743"/>
    <w:rsid w:val="00941711"/>
    <w:rsid w:val="00941B07"/>
    <w:rsid w:val="0094219F"/>
    <w:rsid w:val="0094253F"/>
    <w:rsid w:val="00942D34"/>
    <w:rsid w:val="009439BC"/>
    <w:rsid w:val="00944C66"/>
    <w:rsid w:val="00944D81"/>
    <w:rsid w:val="00945A7D"/>
    <w:rsid w:val="00946440"/>
    <w:rsid w:val="00946814"/>
    <w:rsid w:val="009472B0"/>
    <w:rsid w:val="009472C8"/>
    <w:rsid w:val="00950B3C"/>
    <w:rsid w:val="00950F77"/>
    <w:rsid w:val="009517A1"/>
    <w:rsid w:val="00951EDF"/>
    <w:rsid w:val="0095301B"/>
    <w:rsid w:val="00953706"/>
    <w:rsid w:val="009539ED"/>
    <w:rsid w:val="00953B76"/>
    <w:rsid w:val="009542DF"/>
    <w:rsid w:val="00954CBB"/>
    <w:rsid w:val="009556A1"/>
    <w:rsid w:val="009576E5"/>
    <w:rsid w:val="00960126"/>
    <w:rsid w:val="00960A42"/>
    <w:rsid w:val="0096184E"/>
    <w:rsid w:val="00963089"/>
    <w:rsid w:val="00963119"/>
    <w:rsid w:val="00963A24"/>
    <w:rsid w:val="00963FA1"/>
    <w:rsid w:val="00964272"/>
    <w:rsid w:val="00964919"/>
    <w:rsid w:val="00965718"/>
    <w:rsid w:val="00965EDB"/>
    <w:rsid w:val="00966D40"/>
    <w:rsid w:val="0096779F"/>
    <w:rsid w:val="00967A09"/>
    <w:rsid w:val="00967C07"/>
    <w:rsid w:val="0097072F"/>
    <w:rsid w:val="00970B24"/>
    <w:rsid w:val="0097114B"/>
    <w:rsid w:val="0097114C"/>
    <w:rsid w:val="009718B4"/>
    <w:rsid w:val="00971B79"/>
    <w:rsid w:val="00972C4F"/>
    <w:rsid w:val="00973562"/>
    <w:rsid w:val="00973E27"/>
    <w:rsid w:val="0097417B"/>
    <w:rsid w:val="009745CF"/>
    <w:rsid w:val="00974CBB"/>
    <w:rsid w:val="00975753"/>
    <w:rsid w:val="00975EAA"/>
    <w:rsid w:val="0097708C"/>
    <w:rsid w:val="00977DEC"/>
    <w:rsid w:val="009813A1"/>
    <w:rsid w:val="00982379"/>
    <w:rsid w:val="009854A2"/>
    <w:rsid w:val="00985B78"/>
    <w:rsid w:val="00985DA3"/>
    <w:rsid w:val="009865C2"/>
    <w:rsid w:val="0098685E"/>
    <w:rsid w:val="009872B1"/>
    <w:rsid w:val="00987E49"/>
    <w:rsid w:val="00990415"/>
    <w:rsid w:val="00990F4E"/>
    <w:rsid w:val="00991F27"/>
    <w:rsid w:val="009927A7"/>
    <w:rsid w:val="009949C6"/>
    <w:rsid w:val="00995420"/>
    <w:rsid w:val="00996520"/>
    <w:rsid w:val="00997329"/>
    <w:rsid w:val="00997811"/>
    <w:rsid w:val="00997CCC"/>
    <w:rsid w:val="009A06F0"/>
    <w:rsid w:val="009A1096"/>
    <w:rsid w:val="009A1099"/>
    <w:rsid w:val="009A1DA5"/>
    <w:rsid w:val="009A29DB"/>
    <w:rsid w:val="009A31B1"/>
    <w:rsid w:val="009A350B"/>
    <w:rsid w:val="009A3823"/>
    <w:rsid w:val="009A453F"/>
    <w:rsid w:val="009A518B"/>
    <w:rsid w:val="009A6632"/>
    <w:rsid w:val="009A7115"/>
    <w:rsid w:val="009B093C"/>
    <w:rsid w:val="009B0986"/>
    <w:rsid w:val="009B24B8"/>
    <w:rsid w:val="009B40EF"/>
    <w:rsid w:val="009B44CC"/>
    <w:rsid w:val="009B4769"/>
    <w:rsid w:val="009B497C"/>
    <w:rsid w:val="009B5246"/>
    <w:rsid w:val="009B58DB"/>
    <w:rsid w:val="009B6EB6"/>
    <w:rsid w:val="009C0991"/>
    <w:rsid w:val="009C0A48"/>
    <w:rsid w:val="009C1219"/>
    <w:rsid w:val="009C1B47"/>
    <w:rsid w:val="009C2593"/>
    <w:rsid w:val="009C2A78"/>
    <w:rsid w:val="009C3D37"/>
    <w:rsid w:val="009C4A55"/>
    <w:rsid w:val="009C5995"/>
    <w:rsid w:val="009C71F7"/>
    <w:rsid w:val="009C7303"/>
    <w:rsid w:val="009C7AEA"/>
    <w:rsid w:val="009C7EFE"/>
    <w:rsid w:val="009D065F"/>
    <w:rsid w:val="009D0B90"/>
    <w:rsid w:val="009D1086"/>
    <w:rsid w:val="009D16FB"/>
    <w:rsid w:val="009D1D12"/>
    <w:rsid w:val="009D2F71"/>
    <w:rsid w:val="009D3D92"/>
    <w:rsid w:val="009D6068"/>
    <w:rsid w:val="009D6B98"/>
    <w:rsid w:val="009D7822"/>
    <w:rsid w:val="009D79C5"/>
    <w:rsid w:val="009E0BAC"/>
    <w:rsid w:val="009E0C3D"/>
    <w:rsid w:val="009E13DB"/>
    <w:rsid w:val="009E26A7"/>
    <w:rsid w:val="009E3446"/>
    <w:rsid w:val="009E3857"/>
    <w:rsid w:val="009E3FC2"/>
    <w:rsid w:val="009E4447"/>
    <w:rsid w:val="009E4AB8"/>
    <w:rsid w:val="009E4DA9"/>
    <w:rsid w:val="009E4FEE"/>
    <w:rsid w:val="009E55B8"/>
    <w:rsid w:val="009E6B4B"/>
    <w:rsid w:val="009E78D7"/>
    <w:rsid w:val="009F1677"/>
    <w:rsid w:val="009F304E"/>
    <w:rsid w:val="009F327F"/>
    <w:rsid w:val="009F367D"/>
    <w:rsid w:val="009F3966"/>
    <w:rsid w:val="009F3FBA"/>
    <w:rsid w:val="009F46E5"/>
    <w:rsid w:val="009F4F6A"/>
    <w:rsid w:val="009F5557"/>
    <w:rsid w:val="009F6178"/>
    <w:rsid w:val="009F6CCE"/>
    <w:rsid w:val="009F6D19"/>
    <w:rsid w:val="009F70DD"/>
    <w:rsid w:val="009F7D82"/>
    <w:rsid w:val="00A00933"/>
    <w:rsid w:val="00A009CD"/>
    <w:rsid w:val="00A00B5C"/>
    <w:rsid w:val="00A00D4F"/>
    <w:rsid w:val="00A0126B"/>
    <w:rsid w:val="00A0262B"/>
    <w:rsid w:val="00A02BDE"/>
    <w:rsid w:val="00A02DF8"/>
    <w:rsid w:val="00A03182"/>
    <w:rsid w:val="00A03CB7"/>
    <w:rsid w:val="00A04039"/>
    <w:rsid w:val="00A04138"/>
    <w:rsid w:val="00A04306"/>
    <w:rsid w:val="00A05198"/>
    <w:rsid w:val="00A065A7"/>
    <w:rsid w:val="00A07621"/>
    <w:rsid w:val="00A10716"/>
    <w:rsid w:val="00A107B9"/>
    <w:rsid w:val="00A12244"/>
    <w:rsid w:val="00A12BDB"/>
    <w:rsid w:val="00A12D2D"/>
    <w:rsid w:val="00A13A4D"/>
    <w:rsid w:val="00A14289"/>
    <w:rsid w:val="00A14D1C"/>
    <w:rsid w:val="00A15250"/>
    <w:rsid w:val="00A15C2B"/>
    <w:rsid w:val="00A161BF"/>
    <w:rsid w:val="00A17B6F"/>
    <w:rsid w:val="00A205CF"/>
    <w:rsid w:val="00A20B0C"/>
    <w:rsid w:val="00A21B19"/>
    <w:rsid w:val="00A224FC"/>
    <w:rsid w:val="00A24B16"/>
    <w:rsid w:val="00A25B95"/>
    <w:rsid w:val="00A26250"/>
    <w:rsid w:val="00A264DB"/>
    <w:rsid w:val="00A26671"/>
    <w:rsid w:val="00A277F4"/>
    <w:rsid w:val="00A27AD8"/>
    <w:rsid w:val="00A27C29"/>
    <w:rsid w:val="00A27C83"/>
    <w:rsid w:val="00A3093D"/>
    <w:rsid w:val="00A31C23"/>
    <w:rsid w:val="00A3320D"/>
    <w:rsid w:val="00A3366A"/>
    <w:rsid w:val="00A344A3"/>
    <w:rsid w:val="00A34712"/>
    <w:rsid w:val="00A35384"/>
    <w:rsid w:val="00A353AC"/>
    <w:rsid w:val="00A365E9"/>
    <w:rsid w:val="00A36AAE"/>
    <w:rsid w:val="00A37756"/>
    <w:rsid w:val="00A4016C"/>
    <w:rsid w:val="00A41169"/>
    <w:rsid w:val="00A413E7"/>
    <w:rsid w:val="00A4251F"/>
    <w:rsid w:val="00A428F7"/>
    <w:rsid w:val="00A431F3"/>
    <w:rsid w:val="00A434D5"/>
    <w:rsid w:val="00A442C0"/>
    <w:rsid w:val="00A444F7"/>
    <w:rsid w:val="00A44873"/>
    <w:rsid w:val="00A44A0E"/>
    <w:rsid w:val="00A44D81"/>
    <w:rsid w:val="00A44F5B"/>
    <w:rsid w:val="00A44F63"/>
    <w:rsid w:val="00A45053"/>
    <w:rsid w:val="00A45518"/>
    <w:rsid w:val="00A46C81"/>
    <w:rsid w:val="00A46FA0"/>
    <w:rsid w:val="00A47940"/>
    <w:rsid w:val="00A50CAD"/>
    <w:rsid w:val="00A51ADA"/>
    <w:rsid w:val="00A525F1"/>
    <w:rsid w:val="00A52BDB"/>
    <w:rsid w:val="00A533F1"/>
    <w:rsid w:val="00A5428F"/>
    <w:rsid w:val="00A543C9"/>
    <w:rsid w:val="00A545E7"/>
    <w:rsid w:val="00A546A9"/>
    <w:rsid w:val="00A547BF"/>
    <w:rsid w:val="00A5522F"/>
    <w:rsid w:val="00A559D9"/>
    <w:rsid w:val="00A5658C"/>
    <w:rsid w:val="00A5715D"/>
    <w:rsid w:val="00A57643"/>
    <w:rsid w:val="00A578E4"/>
    <w:rsid w:val="00A57A78"/>
    <w:rsid w:val="00A6041B"/>
    <w:rsid w:val="00A6076F"/>
    <w:rsid w:val="00A60B2B"/>
    <w:rsid w:val="00A61E9F"/>
    <w:rsid w:val="00A62552"/>
    <w:rsid w:val="00A627F6"/>
    <w:rsid w:val="00A62A67"/>
    <w:rsid w:val="00A62E7F"/>
    <w:rsid w:val="00A633C1"/>
    <w:rsid w:val="00A63909"/>
    <w:rsid w:val="00A63B8D"/>
    <w:rsid w:val="00A65122"/>
    <w:rsid w:val="00A652F1"/>
    <w:rsid w:val="00A6627E"/>
    <w:rsid w:val="00A66976"/>
    <w:rsid w:val="00A67966"/>
    <w:rsid w:val="00A67B5C"/>
    <w:rsid w:val="00A67EE9"/>
    <w:rsid w:val="00A7029A"/>
    <w:rsid w:val="00A703A3"/>
    <w:rsid w:val="00A71026"/>
    <w:rsid w:val="00A710DF"/>
    <w:rsid w:val="00A72444"/>
    <w:rsid w:val="00A72469"/>
    <w:rsid w:val="00A74124"/>
    <w:rsid w:val="00A74CBC"/>
    <w:rsid w:val="00A77242"/>
    <w:rsid w:val="00A8106B"/>
    <w:rsid w:val="00A814BF"/>
    <w:rsid w:val="00A81BBD"/>
    <w:rsid w:val="00A8237B"/>
    <w:rsid w:val="00A825C3"/>
    <w:rsid w:val="00A829B7"/>
    <w:rsid w:val="00A82F4F"/>
    <w:rsid w:val="00A830C0"/>
    <w:rsid w:val="00A8318E"/>
    <w:rsid w:val="00A833C4"/>
    <w:rsid w:val="00A83FD2"/>
    <w:rsid w:val="00A845A2"/>
    <w:rsid w:val="00A8497F"/>
    <w:rsid w:val="00A85C3E"/>
    <w:rsid w:val="00A85D30"/>
    <w:rsid w:val="00A8651A"/>
    <w:rsid w:val="00A874FA"/>
    <w:rsid w:val="00A91DF2"/>
    <w:rsid w:val="00A9223E"/>
    <w:rsid w:val="00A92929"/>
    <w:rsid w:val="00A930E7"/>
    <w:rsid w:val="00A936B0"/>
    <w:rsid w:val="00A93D92"/>
    <w:rsid w:val="00A9464B"/>
    <w:rsid w:val="00A948BA"/>
    <w:rsid w:val="00A94FB4"/>
    <w:rsid w:val="00A953D7"/>
    <w:rsid w:val="00A95C84"/>
    <w:rsid w:val="00A96292"/>
    <w:rsid w:val="00A962AD"/>
    <w:rsid w:val="00A96472"/>
    <w:rsid w:val="00A96573"/>
    <w:rsid w:val="00A966B8"/>
    <w:rsid w:val="00A966E7"/>
    <w:rsid w:val="00AA04FA"/>
    <w:rsid w:val="00AA18DA"/>
    <w:rsid w:val="00AA256D"/>
    <w:rsid w:val="00AA2C6C"/>
    <w:rsid w:val="00AA3A89"/>
    <w:rsid w:val="00AA4068"/>
    <w:rsid w:val="00AA5196"/>
    <w:rsid w:val="00AB0B76"/>
    <w:rsid w:val="00AB12DC"/>
    <w:rsid w:val="00AB192A"/>
    <w:rsid w:val="00AB2168"/>
    <w:rsid w:val="00AB2747"/>
    <w:rsid w:val="00AB28AC"/>
    <w:rsid w:val="00AB2BA5"/>
    <w:rsid w:val="00AB2FE9"/>
    <w:rsid w:val="00AB2FF9"/>
    <w:rsid w:val="00AB3C97"/>
    <w:rsid w:val="00AB3ECF"/>
    <w:rsid w:val="00AB4098"/>
    <w:rsid w:val="00AB4239"/>
    <w:rsid w:val="00AB5242"/>
    <w:rsid w:val="00AB5F66"/>
    <w:rsid w:val="00AB733F"/>
    <w:rsid w:val="00AB7691"/>
    <w:rsid w:val="00AB7992"/>
    <w:rsid w:val="00AC00AE"/>
    <w:rsid w:val="00AC00D6"/>
    <w:rsid w:val="00AC114B"/>
    <w:rsid w:val="00AC12C0"/>
    <w:rsid w:val="00AC218D"/>
    <w:rsid w:val="00AC2742"/>
    <w:rsid w:val="00AC2DCC"/>
    <w:rsid w:val="00AC4212"/>
    <w:rsid w:val="00AC4F77"/>
    <w:rsid w:val="00AC5ADA"/>
    <w:rsid w:val="00AC5DB7"/>
    <w:rsid w:val="00AC76C7"/>
    <w:rsid w:val="00AC7B40"/>
    <w:rsid w:val="00AC7DA2"/>
    <w:rsid w:val="00AD062E"/>
    <w:rsid w:val="00AD33DE"/>
    <w:rsid w:val="00AD4B78"/>
    <w:rsid w:val="00AD51B9"/>
    <w:rsid w:val="00AD5B44"/>
    <w:rsid w:val="00AD5E9F"/>
    <w:rsid w:val="00AD6D86"/>
    <w:rsid w:val="00AD6EFA"/>
    <w:rsid w:val="00AD7F3A"/>
    <w:rsid w:val="00AE1410"/>
    <w:rsid w:val="00AE1B2D"/>
    <w:rsid w:val="00AE1DBA"/>
    <w:rsid w:val="00AE2B9F"/>
    <w:rsid w:val="00AE33AE"/>
    <w:rsid w:val="00AE3425"/>
    <w:rsid w:val="00AE37F9"/>
    <w:rsid w:val="00AE3ADC"/>
    <w:rsid w:val="00AE3B03"/>
    <w:rsid w:val="00AE3EC0"/>
    <w:rsid w:val="00AE46C2"/>
    <w:rsid w:val="00AE47D2"/>
    <w:rsid w:val="00AE5D86"/>
    <w:rsid w:val="00AE5FA3"/>
    <w:rsid w:val="00AE6D45"/>
    <w:rsid w:val="00AE70FC"/>
    <w:rsid w:val="00AE73C4"/>
    <w:rsid w:val="00AE79CE"/>
    <w:rsid w:val="00AE7D3C"/>
    <w:rsid w:val="00AF15A9"/>
    <w:rsid w:val="00AF269F"/>
    <w:rsid w:val="00AF281D"/>
    <w:rsid w:val="00AF2E76"/>
    <w:rsid w:val="00AF35EE"/>
    <w:rsid w:val="00AF48C7"/>
    <w:rsid w:val="00AF5249"/>
    <w:rsid w:val="00AF52F4"/>
    <w:rsid w:val="00AF5FCF"/>
    <w:rsid w:val="00AF63DC"/>
    <w:rsid w:val="00AF6640"/>
    <w:rsid w:val="00AF70ED"/>
    <w:rsid w:val="00AF7CA9"/>
    <w:rsid w:val="00B00303"/>
    <w:rsid w:val="00B00770"/>
    <w:rsid w:val="00B007A2"/>
    <w:rsid w:val="00B00BAF"/>
    <w:rsid w:val="00B00E71"/>
    <w:rsid w:val="00B01D19"/>
    <w:rsid w:val="00B023F4"/>
    <w:rsid w:val="00B02645"/>
    <w:rsid w:val="00B02B4A"/>
    <w:rsid w:val="00B0323A"/>
    <w:rsid w:val="00B03A1B"/>
    <w:rsid w:val="00B03DBA"/>
    <w:rsid w:val="00B03F70"/>
    <w:rsid w:val="00B046DC"/>
    <w:rsid w:val="00B05457"/>
    <w:rsid w:val="00B05CB0"/>
    <w:rsid w:val="00B05D62"/>
    <w:rsid w:val="00B06102"/>
    <w:rsid w:val="00B06CD5"/>
    <w:rsid w:val="00B06FB6"/>
    <w:rsid w:val="00B0761F"/>
    <w:rsid w:val="00B0794F"/>
    <w:rsid w:val="00B10691"/>
    <w:rsid w:val="00B10E2C"/>
    <w:rsid w:val="00B111E3"/>
    <w:rsid w:val="00B1188A"/>
    <w:rsid w:val="00B11F88"/>
    <w:rsid w:val="00B1322C"/>
    <w:rsid w:val="00B13BB6"/>
    <w:rsid w:val="00B13F4E"/>
    <w:rsid w:val="00B140D1"/>
    <w:rsid w:val="00B14226"/>
    <w:rsid w:val="00B158AE"/>
    <w:rsid w:val="00B162DF"/>
    <w:rsid w:val="00B163FE"/>
    <w:rsid w:val="00B167DF"/>
    <w:rsid w:val="00B17461"/>
    <w:rsid w:val="00B175F3"/>
    <w:rsid w:val="00B176F9"/>
    <w:rsid w:val="00B177CA"/>
    <w:rsid w:val="00B209A6"/>
    <w:rsid w:val="00B21356"/>
    <w:rsid w:val="00B21564"/>
    <w:rsid w:val="00B2240D"/>
    <w:rsid w:val="00B22AEC"/>
    <w:rsid w:val="00B232EC"/>
    <w:rsid w:val="00B23328"/>
    <w:rsid w:val="00B236D5"/>
    <w:rsid w:val="00B23D20"/>
    <w:rsid w:val="00B240B5"/>
    <w:rsid w:val="00B244EB"/>
    <w:rsid w:val="00B247AC"/>
    <w:rsid w:val="00B248F0"/>
    <w:rsid w:val="00B2500F"/>
    <w:rsid w:val="00B260BE"/>
    <w:rsid w:val="00B26AA8"/>
    <w:rsid w:val="00B27E7B"/>
    <w:rsid w:val="00B31695"/>
    <w:rsid w:val="00B3170E"/>
    <w:rsid w:val="00B31950"/>
    <w:rsid w:val="00B31E71"/>
    <w:rsid w:val="00B32AE5"/>
    <w:rsid w:val="00B34221"/>
    <w:rsid w:val="00B34A81"/>
    <w:rsid w:val="00B36A97"/>
    <w:rsid w:val="00B36BD9"/>
    <w:rsid w:val="00B40C19"/>
    <w:rsid w:val="00B41176"/>
    <w:rsid w:val="00B414B7"/>
    <w:rsid w:val="00B41766"/>
    <w:rsid w:val="00B42E33"/>
    <w:rsid w:val="00B431AF"/>
    <w:rsid w:val="00B431C1"/>
    <w:rsid w:val="00B43490"/>
    <w:rsid w:val="00B4358F"/>
    <w:rsid w:val="00B44324"/>
    <w:rsid w:val="00B44915"/>
    <w:rsid w:val="00B451CB"/>
    <w:rsid w:val="00B4617B"/>
    <w:rsid w:val="00B46E0F"/>
    <w:rsid w:val="00B470EC"/>
    <w:rsid w:val="00B47891"/>
    <w:rsid w:val="00B50B76"/>
    <w:rsid w:val="00B510F8"/>
    <w:rsid w:val="00B524BF"/>
    <w:rsid w:val="00B52BA4"/>
    <w:rsid w:val="00B53478"/>
    <w:rsid w:val="00B546B8"/>
    <w:rsid w:val="00B5476B"/>
    <w:rsid w:val="00B55603"/>
    <w:rsid w:val="00B557A7"/>
    <w:rsid w:val="00B55FA0"/>
    <w:rsid w:val="00B5617F"/>
    <w:rsid w:val="00B57BF7"/>
    <w:rsid w:val="00B57C97"/>
    <w:rsid w:val="00B601E0"/>
    <w:rsid w:val="00B61739"/>
    <w:rsid w:val="00B64C89"/>
    <w:rsid w:val="00B6532B"/>
    <w:rsid w:val="00B655CD"/>
    <w:rsid w:val="00B65B35"/>
    <w:rsid w:val="00B65D43"/>
    <w:rsid w:val="00B65E00"/>
    <w:rsid w:val="00B66680"/>
    <w:rsid w:val="00B669F5"/>
    <w:rsid w:val="00B66B58"/>
    <w:rsid w:val="00B6718F"/>
    <w:rsid w:val="00B67350"/>
    <w:rsid w:val="00B673EB"/>
    <w:rsid w:val="00B6786A"/>
    <w:rsid w:val="00B7047C"/>
    <w:rsid w:val="00B71C55"/>
    <w:rsid w:val="00B71C76"/>
    <w:rsid w:val="00B71EC3"/>
    <w:rsid w:val="00B72C03"/>
    <w:rsid w:val="00B73443"/>
    <w:rsid w:val="00B738F6"/>
    <w:rsid w:val="00B73950"/>
    <w:rsid w:val="00B73B97"/>
    <w:rsid w:val="00B74CA7"/>
    <w:rsid w:val="00B75994"/>
    <w:rsid w:val="00B7791F"/>
    <w:rsid w:val="00B77D8F"/>
    <w:rsid w:val="00B81FB6"/>
    <w:rsid w:val="00B82A13"/>
    <w:rsid w:val="00B836D2"/>
    <w:rsid w:val="00B837AF"/>
    <w:rsid w:val="00B84117"/>
    <w:rsid w:val="00B8460A"/>
    <w:rsid w:val="00B846AA"/>
    <w:rsid w:val="00B84764"/>
    <w:rsid w:val="00B847CE"/>
    <w:rsid w:val="00B8576E"/>
    <w:rsid w:val="00B85B01"/>
    <w:rsid w:val="00B85E95"/>
    <w:rsid w:val="00B85FBB"/>
    <w:rsid w:val="00B860BF"/>
    <w:rsid w:val="00B86C65"/>
    <w:rsid w:val="00B87345"/>
    <w:rsid w:val="00B9027D"/>
    <w:rsid w:val="00B90A98"/>
    <w:rsid w:val="00B91360"/>
    <w:rsid w:val="00B929DA"/>
    <w:rsid w:val="00B92A2A"/>
    <w:rsid w:val="00B92DDA"/>
    <w:rsid w:val="00B92E77"/>
    <w:rsid w:val="00B942B4"/>
    <w:rsid w:val="00B943D5"/>
    <w:rsid w:val="00B947BC"/>
    <w:rsid w:val="00B96848"/>
    <w:rsid w:val="00B96FF2"/>
    <w:rsid w:val="00B97691"/>
    <w:rsid w:val="00B97FCF"/>
    <w:rsid w:val="00BA0010"/>
    <w:rsid w:val="00BA0373"/>
    <w:rsid w:val="00BA09E9"/>
    <w:rsid w:val="00BA11C2"/>
    <w:rsid w:val="00BA1B9E"/>
    <w:rsid w:val="00BA1DD7"/>
    <w:rsid w:val="00BA1E2D"/>
    <w:rsid w:val="00BA1EAD"/>
    <w:rsid w:val="00BA1F2D"/>
    <w:rsid w:val="00BA2107"/>
    <w:rsid w:val="00BA3321"/>
    <w:rsid w:val="00BA6BBF"/>
    <w:rsid w:val="00BB13DD"/>
    <w:rsid w:val="00BB1BCA"/>
    <w:rsid w:val="00BB1C4F"/>
    <w:rsid w:val="00BB357C"/>
    <w:rsid w:val="00BB39C7"/>
    <w:rsid w:val="00BB3F21"/>
    <w:rsid w:val="00BB4442"/>
    <w:rsid w:val="00BB55B3"/>
    <w:rsid w:val="00BB6781"/>
    <w:rsid w:val="00BC055B"/>
    <w:rsid w:val="00BC1CE2"/>
    <w:rsid w:val="00BC3505"/>
    <w:rsid w:val="00BC369E"/>
    <w:rsid w:val="00BC4748"/>
    <w:rsid w:val="00BC4865"/>
    <w:rsid w:val="00BC54B1"/>
    <w:rsid w:val="00BC564D"/>
    <w:rsid w:val="00BC7AE7"/>
    <w:rsid w:val="00BC7D19"/>
    <w:rsid w:val="00BD026C"/>
    <w:rsid w:val="00BD15B2"/>
    <w:rsid w:val="00BD1A77"/>
    <w:rsid w:val="00BD2661"/>
    <w:rsid w:val="00BD3A94"/>
    <w:rsid w:val="00BD3F44"/>
    <w:rsid w:val="00BD3FF1"/>
    <w:rsid w:val="00BD52F5"/>
    <w:rsid w:val="00BD74FC"/>
    <w:rsid w:val="00BE08E6"/>
    <w:rsid w:val="00BE1370"/>
    <w:rsid w:val="00BE188F"/>
    <w:rsid w:val="00BE19AF"/>
    <w:rsid w:val="00BE2354"/>
    <w:rsid w:val="00BE248F"/>
    <w:rsid w:val="00BE2BF0"/>
    <w:rsid w:val="00BE364D"/>
    <w:rsid w:val="00BE3C5E"/>
    <w:rsid w:val="00BE4761"/>
    <w:rsid w:val="00BE63D2"/>
    <w:rsid w:val="00BE6AA5"/>
    <w:rsid w:val="00BF04FD"/>
    <w:rsid w:val="00BF0C1A"/>
    <w:rsid w:val="00BF1299"/>
    <w:rsid w:val="00BF12A9"/>
    <w:rsid w:val="00BF15DD"/>
    <w:rsid w:val="00BF1DD6"/>
    <w:rsid w:val="00BF20DF"/>
    <w:rsid w:val="00BF31FE"/>
    <w:rsid w:val="00BF3D6F"/>
    <w:rsid w:val="00BF4B22"/>
    <w:rsid w:val="00BF4E2C"/>
    <w:rsid w:val="00BF5D7E"/>
    <w:rsid w:val="00BF5E3B"/>
    <w:rsid w:val="00BF7A3A"/>
    <w:rsid w:val="00C00606"/>
    <w:rsid w:val="00C0212D"/>
    <w:rsid w:val="00C033F3"/>
    <w:rsid w:val="00C04197"/>
    <w:rsid w:val="00C0428F"/>
    <w:rsid w:val="00C051EB"/>
    <w:rsid w:val="00C0586D"/>
    <w:rsid w:val="00C05C00"/>
    <w:rsid w:val="00C05C16"/>
    <w:rsid w:val="00C075CA"/>
    <w:rsid w:val="00C105DE"/>
    <w:rsid w:val="00C11E71"/>
    <w:rsid w:val="00C12FAD"/>
    <w:rsid w:val="00C13279"/>
    <w:rsid w:val="00C13974"/>
    <w:rsid w:val="00C13C5F"/>
    <w:rsid w:val="00C13CA6"/>
    <w:rsid w:val="00C13FBC"/>
    <w:rsid w:val="00C15991"/>
    <w:rsid w:val="00C15E17"/>
    <w:rsid w:val="00C161AA"/>
    <w:rsid w:val="00C16411"/>
    <w:rsid w:val="00C17DCE"/>
    <w:rsid w:val="00C20FA7"/>
    <w:rsid w:val="00C2173E"/>
    <w:rsid w:val="00C218AC"/>
    <w:rsid w:val="00C2197C"/>
    <w:rsid w:val="00C2215F"/>
    <w:rsid w:val="00C22310"/>
    <w:rsid w:val="00C22A07"/>
    <w:rsid w:val="00C23E32"/>
    <w:rsid w:val="00C25246"/>
    <w:rsid w:val="00C25CC5"/>
    <w:rsid w:val="00C264DB"/>
    <w:rsid w:val="00C26A8C"/>
    <w:rsid w:val="00C27C01"/>
    <w:rsid w:val="00C27C8E"/>
    <w:rsid w:val="00C30EB2"/>
    <w:rsid w:val="00C3110E"/>
    <w:rsid w:val="00C3139F"/>
    <w:rsid w:val="00C31411"/>
    <w:rsid w:val="00C31885"/>
    <w:rsid w:val="00C31892"/>
    <w:rsid w:val="00C31CE3"/>
    <w:rsid w:val="00C32109"/>
    <w:rsid w:val="00C32CE6"/>
    <w:rsid w:val="00C33128"/>
    <w:rsid w:val="00C33201"/>
    <w:rsid w:val="00C334C2"/>
    <w:rsid w:val="00C335BC"/>
    <w:rsid w:val="00C342BB"/>
    <w:rsid w:val="00C35508"/>
    <w:rsid w:val="00C35538"/>
    <w:rsid w:val="00C35AED"/>
    <w:rsid w:val="00C37371"/>
    <w:rsid w:val="00C37568"/>
    <w:rsid w:val="00C41873"/>
    <w:rsid w:val="00C41CA1"/>
    <w:rsid w:val="00C43F85"/>
    <w:rsid w:val="00C445A9"/>
    <w:rsid w:val="00C45C8B"/>
    <w:rsid w:val="00C45E45"/>
    <w:rsid w:val="00C46734"/>
    <w:rsid w:val="00C47CB6"/>
    <w:rsid w:val="00C51130"/>
    <w:rsid w:val="00C5161B"/>
    <w:rsid w:val="00C51C2A"/>
    <w:rsid w:val="00C5250F"/>
    <w:rsid w:val="00C52C97"/>
    <w:rsid w:val="00C52D7A"/>
    <w:rsid w:val="00C5306A"/>
    <w:rsid w:val="00C537E2"/>
    <w:rsid w:val="00C53E9C"/>
    <w:rsid w:val="00C54412"/>
    <w:rsid w:val="00C545D6"/>
    <w:rsid w:val="00C54665"/>
    <w:rsid w:val="00C54A1B"/>
    <w:rsid w:val="00C5508D"/>
    <w:rsid w:val="00C553D4"/>
    <w:rsid w:val="00C55A78"/>
    <w:rsid w:val="00C560C0"/>
    <w:rsid w:val="00C56270"/>
    <w:rsid w:val="00C56CAC"/>
    <w:rsid w:val="00C57050"/>
    <w:rsid w:val="00C60894"/>
    <w:rsid w:val="00C615E4"/>
    <w:rsid w:val="00C618C2"/>
    <w:rsid w:val="00C61AD1"/>
    <w:rsid w:val="00C62324"/>
    <w:rsid w:val="00C6320F"/>
    <w:rsid w:val="00C63703"/>
    <w:rsid w:val="00C63822"/>
    <w:rsid w:val="00C6397D"/>
    <w:rsid w:val="00C63BE3"/>
    <w:rsid w:val="00C64049"/>
    <w:rsid w:val="00C649E7"/>
    <w:rsid w:val="00C6644C"/>
    <w:rsid w:val="00C66650"/>
    <w:rsid w:val="00C66A77"/>
    <w:rsid w:val="00C66B7F"/>
    <w:rsid w:val="00C671CF"/>
    <w:rsid w:val="00C67582"/>
    <w:rsid w:val="00C70C97"/>
    <w:rsid w:val="00C70CC7"/>
    <w:rsid w:val="00C7186E"/>
    <w:rsid w:val="00C7198A"/>
    <w:rsid w:val="00C72062"/>
    <w:rsid w:val="00C72C71"/>
    <w:rsid w:val="00C72F69"/>
    <w:rsid w:val="00C73337"/>
    <w:rsid w:val="00C739AD"/>
    <w:rsid w:val="00C73C6B"/>
    <w:rsid w:val="00C73EC5"/>
    <w:rsid w:val="00C75A35"/>
    <w:rsid w:val="00C768AF"/>
    <w:rsid w:val="00C76B76"/>
    <w:rsid w:val="00C76C59"/>
    <w:rsid w:val="00C80460"/>
    <w:rsid w:val="00C812D0"/>
    <w:rsid w:val="00C8144B"/>
    <w:rsid w:val="00C816E2"/>
    <w:rsid w:val="00C82A58"/>
    <w:rsid w:val="00C847F6"/>
    <w:rsid w:val="00C857D1"/>
    <w:rsid w:val="00C85FA5"/>
    <w:rsid w:val="00C862B6"/>
    <w:rsid w:val="00C91168"/>
    <w:rsid w:val="00C917B1"/>
    <w:rsid w:val="00C91BA2"/>
    <w:rsid w:val="00C91C8D"/>
    <w:rsid w:val="00C923E6"/>
    <w:rsid w:val="00C934FF"/>
    <w:rsid w:val="00C9399A"/>
    <w:rsid w:val="00C93BC3"/>
    <w:rsid w:val="00C9636A"/>
    <w:rsid w:val="00C96658"/>
    <w:rsid w:val="00C976F6"/>
    <w:rsid w:val="00CA031D"/>
    <w:rsid w:val="00CA0736"/>
    <w:rsid w:val="00CA0B1B"/>
    <w:rsid w:val="00CA12FC"/>
    <w:rsid w:val="00CA19AD"/>
    <w:rsid w:val="00CA19C6"/>
    <w:rsid w:val="00CA2542"/>
    <w:rsid w:val="00CA2644"/>
    <w:rsid w:val="00CA279F"/>
    <w:rsid w:val="00CA3629"/>
    <w:rsid w:val="00CA496E"/>
    <w:rsid w:val="00CA5335"/>
    <w:rsid w:val="00CA5388"/>
    <w:rsid w:val="00CA579C"/>
    <w:rsid w:val="00CA5DDC"/>
    <w:rsid w:val="00CA6646"/>
    <w:rsid w:val="00CA6A28"/>
    <w:rsid w:val="00CA6B73"/>
    <w:rsid w:val="00CA6DEA"/>
    <w:rsid w:val="00CA76B3"/>
    <w:rsid w:val="00CB032B"/>
    <w:rsid w:val="00CB07FE"/>
    <w:rsid w:val="00CB0A0A"/>
    <w:rsid w:val="00CB15D6"/>
    <w:rsid w:val="00CB2D98"/>
    <w:rsid w:val="00CB5C35"/>
    <w:rsid w:val="00CB625C"/>
    <w:rsid w:val="00CB6DBE"/>
    <w:rsid w:val="00CC0A31"/>
    <w:rsid w:val="00CC0BAF"/>
    <w:rsid w:val="00CC0C35"/>
    <w:rsid w:val="00CC14EA"/>
    <w:rsid w:val="00CC1AFB"/>
    <w:rsid w:val="00CC219B"/>
    <w:rsid w:val="00CC55EE"/>
    <w:rsid w:val="00CC5FE3"/>
    <w:rsid w:val="00CC75E2"/>
    <w:rsid w:val="00CD0053"/>
    <w:rsid w:val="00CD0D3D"/>
    <w:rsid w:val="00CD1687"/>
    <w:rsid w:val="00CD21E7"/>
    <w:rsid w:val="00CD2443"/>
    <w:rsid w:val="00CD24D5"/>
    <w:rsid w:val="00CD2D4B"/>
    <w:rsid w:val="00CD3206"/>
    <w:rsid w:val="00CD3E75"/>
    <w:rsid w:val="00CD43D1"/>
    <w:rsid w:val="00CD44E3"/>
    <w:rsid w:val="00CD62D7"/>
    <w:rsid w:val="00CD65DC"/>
    <w:rsid w:val="00CD6B1D"/>
    <w:rsid w:val="00CD6BBC"/>
    <w:rsid w:val="00CD7B58"/>
    <w:rsid w:val="00CE0A96"/>
    <w:rsid w:val="00CE1DA4"/>
    <w:rsid w:val="00CE2604"/>
    <w:rsid w:val="00CE2C59"/>
    <w:rsid w:val="00CE3127"/>
    <w:rsid w:val="00CE3144"/>
    <w:rsid w:val="00CE4D16"/>
    <w:rsid w:val="00CE68A0"/>
    <w:rsid w:val="00CE6D13"/>
    <w:rsid w:val="00CE723E"/>
    <w:rsid w:val="00CE7D7D"/>
    <w:rsid w:val="00CE7F0B"/>
    <w:rsid w:val="00CF13F0"/>
    <w:rsid w:val="00CF18E0"/>
    <w:rsid w:val="00CF1D40"/>
    <w:rsid w:val="00CF2184"/>
    <w:rsid w:val="00CF25F6"/>
    <w:rsid w:val="00CF2D02"/>
    <w:rsid w:val="00CF58A8"/>
    <w:rsid w:val="00CF5E9C"/>
    <w:rsid w:val="00CF7244"/>
    <w:rsid w:val="00CF767E"/>
    <w:rsid w:val="00D009D7"/>
    <w:rsid w:val="00D01AAA"/>
    <w:rsid w:val="00D01AE8"/>
    <w:rsid w:val="00D0243B"/>
    <w:rsid w:val="00D027FD"/>
    <w:rsid w:val="00D02D51"/>
    <w:rsid w:val="00D02FF7"/>
    <w:rsid w:val="00D032DF"/>
    <w:rsid w:val="00D0345C"/>
    <w:rsid w:val="00D0349B"/>
    <w:rsid w:val="00D042C3"/>
    <w:rsid w:val="00D042CA"/>
    <w:rsid w:val="00D0739D"/>
    <w:rsid w:val="00D07D1B"/>
    <w:rsid w:val="00D10184"/>
    <w:rsid w:val="00D10447"/>
    <w:rsid w:val="00D111C2"/>
    <w:rsid w:val="00D122B4"/>
    <w:rsid w:val="00D12EAA"/>
    <w:rsid w:val="00D12F72"/>
    <w:rsid w:val="00D13550"/>
    <w:rsid w:val="00D13577"/>
    <w:rsid w:val="00D135C1"/>
    <w:rsid w:val="00D13E62"/>
    <w:rsid w:val="00D1520E"/>
    <w:rsid w:val="00D15814"/>
    <w:rsid w:val="00D15C5E"/>
    <w:rsid w:val="00D1647C"/>
    <w:rsid w:val="00D208E4"/>
    <w:rsid w:val="00D21349"/>
    <w:rsid w:val="00D2220C"/>
    <w:rsid w:val="00D22679"/>
    <w:rsid w:val="00D2270E"/>
    <w:rsid w:val="00D2282B"/>
    <w:rsid w:val="00D22E56"/>
    <w:rsid w:val="00D232CA"/>
    <w:rsid w:val="00D2431F"/>
    <w:rsid w:val="00D247FC"/>
    <w:rsid w:val="00D24C05"/>
    <w:rsid w:val="00D25120"/>
    <w:rsid w:val="00D2554D"/>
    <w:rsid w:val="00D25564"/>
    <w:rsid w:val="00D2590D"/>
    <w:rsid w:val="00D25B10"/>
    <w:rsid w:val="00D262DA"/>
    <w:rsid w:val="00D26742"/>
    <w:rsid w:val="00D26C3A"/>
    <w:rsid w:val="00D27E91"/>
    <w:rsid w:val="00D30A9B"/>
    <w:rsid w:val="00D315C0"/>
    <w:rsid w:val="00D315DD"/>
    <w:rsid w:val="00D31FBE"/>
    <w:rsid w:val="00D33D80"/>
    <w:rsid w:val="00D3404A"/>
    <w:rsid w:val="00D34375"/>
    <w:rsid w:val="00D35D61"/>
    <w:rsid w:val="00D36795"/>
    <w:rsid w:val="00D3683E"/>
    <w:rsid w:val="00D426A7"/>
    <w:rsid w:val="00D42B47"/>
    <w:rsid w:val="00D43BB1"/>
    <w:rsid w:val="00D45051"/>
    <w:rsid w:val="00D46E0D"/>
    <w:rsid w:val="00D47184"/>
    <w:rsid w:val="00D47407"/>
    <w:rsid w:val="00D4796E"/>
    <w:rsid w:val="00D47E73"/>
    <w:rsid w:val="00D50AB5"/>
    <w:rsid w:val="00D51F07"/>
    <w:rsid w:val="00D52AC4"/>
    <w:rsid w:val="00D52B70"/>
    <w:rsid w:val="00D5586A"/>
    <w:rsid w:val="00D55D13"/>
    <w:rsid w:val="00D55F66"/>
    <w:rsid w:val="00D6035A"/>
    <w:rsid w:val="00D6198A"/>
    <w:rsid w:val="00D61B33"/>
    <w:rsid w:val="00D624A3"/>
    <w:rsid w:val="00D62A05"/>
    <w:rsid w:val="00D62A19"/>
    <w:rsid w:val="00D62CAA"/>
    <w:rsid w:val="00D62D49"/>
    <w:rsid w:val="00D637EC"/>
    <w:rsid w:val="00D63D45"/>
    <w:rsid w:val="00D646AE"/>
    <w:rsid w:val="00D65215"/>
    <w:rsid w:val="00D65536"/>
    <w:rsid w:val="00D65FA2"/>
    <w:rsid w:val="00D660F9"/>
    <w:rsid w:val="00D6688D"/>
    <w:rsid w:val="00D66893"/>
    <w:rsid w:val="00D67232"/>
    <w:rsid w:val="00D6747A"/>
    <w:rsid w:val="00D67BFD"/>
    <w:rsid w:val="00D70EE1"/>
    <w:rsid w:val="00D717A4"/>
    <w:rsid w:val="00D723A0"/>
    <w:rsid w:val="00D73079"/>
    <w:rsid w:val="00D738BB"/>
    <w:rsid w:val="00D73AF6"/>
    <w:rsid w:val="00D74712"/>
    <w:rsid w:val="00D75379"/>
    <w:rsid w:val="00D759D9"/>
    <w:rsid w:val="00D76C5F"/>
    <w:rsid w:val="00D772A5"/>
    <w:rsid w:val="00D774C7"/>
    <w:rsid w:val="00D7758F"/>
    <w:rsid w:val="00D77693"/>
    <w:rsid w:val="00D77DBF"/>
    <w:rsid w:val="00D8047F"/>
    <w:rsid w:val="00D80EF3"/>
    <w:rsid w:val="00D814D3"/>
    <w:rsid w:val="00D81C03"/>
    <w:rsid w:val="00D83585"/>
    <w:rsid w:val="00D83F5D"/>
    <w:rsid w:val="00D84271"/>
    <w:rsid w:val="00D848B5"/>
    <w:rsid w:val="00D848D9"/>
    <w:rsid w:val="00D84A60"/>
    <w:rsid w:val="00D84BE1"/>
    <w:rsid w:val="00D85254"/>
    <w:rsid w:val="00D85BF3"/>
    <w:rsid w:val="00D86003"/>
    <w:rsid w:val="00D86ECB"/>
    <w:rsid w:val="00D874E2"/>
    <w:rsid w:val="00D87BA7"/>
    <w:rsid w:val="00D913B7"/>
    <w:rsid w:val="00D91453"/>
    <w:rsid w:val="00D93956"/>
    <w:rsid w:val="00D96A7B"/>
    <w:rsid w:val="00D979C1"/>
    <w:rsid w:val="00DA0EE6"/>
    <w:rsid w:val="00DA1AC9"/>
    <w:rsid w:val="00DA1FA2"/>
    <w:rsid w:val="00DA3702"/>
    <w:rsid w:val="00DA596A"/>
    <w:rsid w:val="00DA682A"/>
    <w:rsid w:val="00DA7416"/>
    <w:rsid w:val="00DA7D0E"/>
    <w:rsid w:val="00DA7E5A"/>
    <w:rsid w:val="00DB15DD"/>
    <w:rsid w:val="00DB1EE4"/>
    <w:rsid w:val="00DB22A8"/>
    <w:rsid w:val="00DB59D9"/>
    <w:rsid w:val="00DB5E3B"/>
    <w:rsid w:val="00DB632A"/>
    <w:rsid w:val="00DB6F2C"/>
    <w:rsid w:val="00DB7514"/>
    <w:rsid w:val="00DC327E"/>
    <w:rsid w:val="00DC35A2"/>
    <w:rsid w:val="00DC4453"/>
    <w:rsid w:val="00DC47F1"/>
    <w:rsid w:val="00DC6B13"/>
    <w:rsid w:val="00DC75CD"/>
    <w:rsid w:val="00DC7740"/>
    <w:rsid w:val="00DC7DAD"/>
    <w:rsid w:val="00DD0502"/>
    <w:rsid w:val="00DD05A5"/>
    <w:rsid w:val="00DD0859"/>
    <w:rsid w:val="00DD2D37"/>
    <w:rsid w:val="00DD2F57"/>
    <w:rsid w:val="00DD34F2"/>
    <w:rsid w:val="00DD3F64"/>
    <w:rsid w:val="00DD3F80"/>
    <w:rsid w:val="00DD46FE"/>
    <w:rsid w:val="00DD47C8"/>
    <w:rsid w:val="00DD4BA8"/>
    <w:rsid w:val="00DD4E8A"/>
    <w:rsid w:val="00DD4F8B"/>
    <w:rsid w:val="00DD5260"/>
    <w:rsid w:val="00DD5346"/>
    <w:rsid w:val="00DD623B"/>
    <w:rsid w:val="00DD6474"/>
    <w:rsid w:val="00DD6918"/>
    <w:rsid w:val="00DD6B0D"/>
    <w:rsid w:val="00DD6B9D"/>
    <w:rsid w:val="00DD777D"/>
    <w:rsid w:val="00DD79BD"/>
    <w:rsid w:val="00DD7BD6"/>
    <w:rsid w:val="00DE0CE0"/>
    <w:rsid w:val="00DE1724"/>
    <w:rsid w:val="00DE1E06"/>
    <w:rsid w:val="00DE334E"/>
    <w:rsid w:val="00DE389A"/>
    <w:rsid w:val="00DE39AF"/>
    <w:rsid w:val="00DE3BCF"/>
    <w:rsid w:val="00DE4684"/>
    <w:rsid w:val="00DE4C57"/>
    <w:rsid w:val="00DE4D60"/>
    <w:rsid w:val="00DE4E65"/>
    <w:rsid w:val="00DE6E5F"/>
    <w:rsid w:val="00DE7B1C"/>
    <w:rsid w:val="00DF024F"/>
    <w:rsid w:val="00DF1BFF"/>
    <w:rsid w:val="00DF24A1"/>
    <w:rsid w:val="00DF2797"/>
    <w:rsid w:val="00DF3987"/>
    <w:rsid w:val="00DF3ABA"/>
    <w:rsid w:val="00DF413E"/>
    <w:rsid w:val="00DF5478"/>
    <w:rsid w:val="00DF55A8"/>
    <w:rsid w:val="00DF6163"/>
    <w:rsid w:val="00DF645A"/>
    <w:rsid w:val="00DF7328"/>
    <w:rsid w:val="00DF7FEF"/>
    <w:rsid w:val="00E00606"/>
    <w:rsid w:val="00E010F3"/>
    <w:rsid w:val="00E0121C"/>
    <w:rsid w:val="00E0161A"/>
    <w:rsid w:val="00E01CF2"/>
    <w:rsid w:val="00E02C84"/>
    <w:rsid w:val="00E02FF7"/>
    <w:rsid w:val="00E032CD"/>
    <w:rsid w:val="00E04407"/>
    <w:rsid w:val="00E04C6E"/>
    <w:rsid w:val="00E058A9"/>
    <w:rsid w:val="00E059E8"/>
    <w:rsid w:val="00E067C2"/>
    <w:rsid w:val="00E1132B"/>
    <w:rsid w:val="00E1167A"/>
    <w:rsid w:val="00E12955"/>
    <w:rsid w:val="00E12EF5"/>
    <w:rsid w:val="00E135C3"/>
    <w:rsid w:val="00E13693"/>
    <w:rsid w:val="00E13D6C"/>
    <w:rsid w:val="00E14647"/>
    <w:rsid w:val="00E147ED"/>
    <w:rsid w:val="00E155D6"/>
    <w:rsid w:val="00E15FB4"/>
    <w:rsid w:val="00E1623B"/>
    <w:rsid w:val="00E16EB7"/>
    <w:rsid w:val="00E230DC"/>
    <w:rsid w:val="00E24E9A"/>
    <w:rsid w:val="00E26B60"/>
    <w:rsid w:val="00E27B42"/>
    <w:rsid w:val="00E27BDE"/>
    <w:rsid w:val="00E316BF"/>
    <w:rsid w:val="00E31834"/>
    <w:rsid w:val="00E31D47"/>
    <w:rsid w:val="00E31F4B"/>
    <w:rsid w:val="00E320EE"/>
    <w:rsid w:val="00E344D9"/>
    <w:rsid w:val="00E35435"/>
    <w:rsid w:val="00E35B40"/>
    <w:rsid w:val="00E35B7D"/>
    <w:rsid w:val="00E367D9"/>
    <w:rsid w:val="00E37CD3"/>
    <w:rsid w:val="00E37DB6"/>
    <w:rsid w:val="00E400FF"/>
    <w:rsid w:val="00E40E69"/>
    <w:rsid w:val="00E41BF0"/>
    <w:rsid w:val="00E43CD7"/>
    <w:rsid w:val="00E43DEC"/>
    <w:rsid w:val="00E448AA"/>
    <w:rsid w:val="00E450A9"/>
    <w:rsid w:val="00E4513D"/>
    <w:rsid w:val="00E4663E"/>
    <w:rsid w:val="00E46F21"/>
    <w:rsid w:val="00E47D4A"/>
    <w:rsid w:val="00E5102F"/>
    <w:rsid w:val="00E519D2"/>
    <w:rsid w:val="00E53056"/>
    <w:rsid w:val="00E536C1"/>
    <w:rsid w:val="00E53CD7"/>
    <w:rsid w:val="00E540BE"/>
    <w:rsid w:val="00E54B4B"/>
    <w:rsid w:val="00E55469"/>
    <w:rsid w:val="00E55771"/>
    <w:rsid w:val="00E55948"/>
    <w:rsid w:val="00E55B96"/>
    <w:rsid w:val="00E56C7F"/>
    <w:rsid w:val="00E57DC7"/>
    <w:rsid w:val="00E60143"/>
    <w:rsid w:val="00E61297"/>
    <w:rsid w:val="00E62EF0"/>
    <w:rsid w:val="00E634F5"/>
    <w:rsid w:val="00E644B9"/>
    <w:rsid w:val="00E64617"/>
    <w:rsid w:val="00E65C23"/>
    <w:rsid w:val="00E65DE7"/>
    <w:rsid w:val="00E6616E"/>
    <w:rsid w:val="00E670E2"/>
    <w:rsid w:val="00E677F2"/>
    <w:rsid w:val="00E7039A"/>
    <w:rsid w:val="00E71958"/>
    <w:rsid w:val="00E71BB1"/>
    <w:rsid w:val="00E71C24"/>
    <w:rsid w:val="00E71DAC"/>
    <w:rsid w:val="00E7228F"/>
    <w:rsid w:val="00E7401B"/>
    <w:rsid w:val="00E7425F"/>
    <w:rsid w:val="00E74381"/>
    <w:rsid w:val="00E75724"/>
    <w:rsid w:val="00E759CA"/>
    <w:rsid w:val="00E75A62"/>
    <w:rsid w:val="00E76769"/>
    <w:rsid w:val="00E77AA7"/>
    <w:rsid w:val="00E80465"/>
    <w:rsid w:val="00E8268E"/>
    <w:rsid w:val="00E82D77"/>
    <w:rsid w:val="00E8337F"/>
    <w:rsid w:val="00E83DAE"/>
    <w:rsid w:val="00E83E5A"/>
    <w:rsid w:val="00E84623"/>
    <w:rsid w:val="00E846C8"/>
    <w:rsid w:val="00E85576"/>
    <w:rsid w:val="00E856FF"/>
    <w:rsid w:val="00E860C9"/>
    <w:rsid w:val="00E86B57"/>
    <w:rsid w:val="00E87184"/>
    <w:rsid w:val="00E8746C"/>
    <w:rsid w:val="00E87A89"/>
    <w:rsid w:val="00E87FE4"/>
    <w:rsid w:val="00E902FE"/>
    <w:rsid w:val="00E90659"/>
    <w:rsid w:val="00E90A17"/>
    <w:rsid w:val="00E90F6A"/>
    <w:rsid w:val="00E926FA"/>
    <w:rsid w:val="00E9284D"/>
    <w:rsid w:val="00E93438"/>
    <w:rsid w:val="00E934AC"/>
    <w:rsid w:val="00E93E7B"/>
    <w:rsid w:val="00E94E3B"/>
    <w:rsid w:val="00E9522D"/>
    <w:rsid w:val="00E95D21"/>
    <w:rsid w:val="00E95EBE"/>
    <w:rsid w:val="00E96661"/>
    <w:rsid w:val="00E968E9"/>
    <w:rsid w:val="00E96A81"/>
    <w:rsid w:val="00E96ED7"/>
    <w:rsid w:val="00E97123"/>
    <w:rsid w:val="00E97217"/>
    <w:rsid w:val="00E97427"/>
    <w:rsid w:val="00E97773"/>
    <w:rsid w:val="00EA1C46"/>
    <w:rsid w:val="00EA2412"/>
    <w:rsid w:val="00EA2C68"/>
    <w:rsid w:val="00EA3527"/>
    <w:rsid w:val="00EA391E"/>
    <w:rsid w:val="00EA457D"/>
    <w:rsid w:val="00EA4A86"/>
    <w:rsid w:val="00EA6113"/>
    <w:rsid w:val="00EA6705"/>
    <w:rsid w:val="00EA713C"/>
    <w:rsid w:val="00EA74E5"/>
    <w:rsid w:val="00EA7A44"/>
    <w:rsid w:val="00EB07E2"/>
    <w:rsid w:val="00EB1F94"/>
    <w:rsid w:val="00EB2458"/>
    <w:rsid w:val="00EB3D06"/>
    <w:rsid w:val="00EB3D6D"/>
    <w:rsid w:val="00EB45F3"/>
    <w:rsid w:val="00EB4770"/>
    <w:rsid w:val="00EB49E7"/>
    <w:rsid w:val="00EB4B75"/>
    <w:rsid w:val="00EB4E9E"/>
    <w:rsid w:val="00EB7747"/>
    <w:rsid w:val="00EB7897"/>
    <w:rsid w:val="00EC01EF"/>
    <w:rsid w:val="00EC05F3"/>
    <w:rsid w:val="00EC0B2A"/>
    <w:rsid w:val="00EC0EC8"/>
    <w:rsid w:val="00EC1935"/>
    <w:rsid w:val="00EC20FD"/>
    <w:rsid w:val="00EC2FC7"/>
    <w:rsid w:val="00EC440D"/>
    <w:rsid w:val="00EC464E"/>
    <w:rsid w:val="00EC4E92"/>
    <w:rsid w:val="00EC5262"/>
    <w:rsid w:val="00EC526B"/>
    <w:rsid w:val="00EC5655"/>
    <w:rsid w:val="00EC57DF"/>
    <w:rsid w:val="00EC5E01"/>
    <w:rsid w:val="00EC63B0"/>
    <w:rsid w:val="00EC66C1"/>
    <w:rsid w:val="00EC688D"/>
    <w:rsid w:val="00EC6C7C"/>
    <w:rsid w:val="00EC7B72"/>
    <w:rsid w:val="00ED0AAD"/>
    <w:rsid w:val="00ED2023"/>
    <w:rsid w:val="00ED24DB"/>
    <w:rsid w:val="00ED2AC9"/>
    <w:rsid w:val="00ED3123"/>
    <w:rsid w:val="00ED3201"/>
    <w:rsid w:val="00ED35E9"/>
    <w:rsid w:val="00ED360C"/>
    <w:rsid w:val="00ED3BA6"/>
    <w:rsid w:val="00ED41E1"/>
    <w:rsid w:val="00ED4634"/>
    <w:rsid w:val="00ED5866"/>
    <w:rsid w:val="00ED5A62"/>
    <w:rsid w:val="00ED5CB3"/>
    <w:rsid w:val="00ED63A2"/>
    <w:rsid w:val="00ED69D4"/>
    <w:rsid w:val="00ED6B0E"/>
    <w:rsid w:val="00ED6B42"/>
    <w:rsid w:val="00ED771D"/>
    <w:rsid w:val="00EE00A3"/>
    <w:rsid w:val="00EE090F"/>
    <w:rsid w:val="00EE1375"/>
    <w:rsid w:val="00EE20A1"/>
    <w:rsid w:val="00EE21AF"/>
    <w:rsid w:val="00EE2908"/>
    <w:rsid w:val="00EE2A49"/>
    <w:rsid w:val="00EE2CA7"/>
    <w:rsid w:val="00EE2FB8"/>
    <w:rsid w:val="00EE39FC"/>
    <w:rsid w:val="00EE3A77"/>
    <w:rsid w:val="00EE583C"/>
    <w:rsid w:val="00EE5EA9"/>
    <w:rsid w:val="00EE6B0D"/>
    <w:rsid w:val="00EE6DDA"/>
    <w:rsid w:val="00EE7FA1"/>
    <w:rsid w:val="00EF002B"/>
    <w:rsid w:val="00EF041E"/>
    <w:rsid w:val="00EF0E14"/>
    <w:rsid w:val="00EF13D7"/>
    <w:rsid w:val="00EF1818"/>
    <w:rsid w:val="00EF22C7"/>
    <w:rsid w:val="00EF2696"/>
    <w:rsid w:val="00EF2C5B"/>
    <w:rsid w:val="00EF2CEB"/>
    <w:rsid w:val="00EF4775"/>
    <w:rsid w:val="00EF49E4"/>
    <w:rsid w:val="00EF4A6F"/>
    <w:rsid w:val="00EF5552"/>
    <w:rsid w:val="00EF68C0"/>
    <w:rsid w:val="00EF7624"/>
    <w:rsid w:val="00EF7663"/>
    <w:rsid w:val="00EF79BA"/>
    <w:rsid w:val="00EF7B11"/>
    <w:rsid w:val="00EF7C4F"/>
    <w:rsid w:val="00EF7FB1"/>
    <w:rsid w:val="00F0002D"/>
    <w:rsid w:val="00F00AD4"/>
    <w:rsid w:val="00F0131E"/>
    <w:rsid w:val="00F0195D"/>
    <w:rsid w:val="00F02EE8"/>
    <w:rsid w:val="00F035F6"/>
    <w:rsid w:val="00F03BB5"/>
    <w:rsid w:val="00F0427D"/>
    <w:rsid w:val="00F0578B"/>
    <w:rsid w:val="00F058F6"/>
    <w:rsid w:val="00F05A29"/>
    <w:rsid w:val="00F05BDA"/>
    <w:rsid w:val="00F0621E"/>
    <w:rsid w:val="00F06A39"/>
    <w:rsid w:val="00F06A72"/>
    <w:rsid w:val="00F072CE"/>
    <w:rsid w:val="00F076A0"/>
    <w:rsid w:val="00F07E94"/>
    <w:rsid w:val="00F10207"/>
    <w:rsid w:val="00F103DA"/>
    <w:rsid w:val="00F116F5"/>
    <w:rsid w:val="00F1205E"/>
    <w:rsid w:val="00F12FD3"/>
    <w:rsid w:val="00F13153"/>
    <w:rsid w:val="00F13B31"/>
    <w:rsid w:val="00F14248"/>
    <w:rsid w:val="00F14839"/>
    <w:rsid w:val="00F14C33"/>
    <w:rsid w:val="00F152D0"/>
    <w:rsid w:val="00F159DE"/>
    <w:rsid w:val="00F16C82"/>
    <w:rsid w:val="00F17E40"/>
    <w:rsid w:val="00F17EA6"/>
    <w:rsid w:val="00F20A6B"/>
    <w:rsid w:val="00F20DAC"/>
    <w:rsid w:val="00F22C93"/>
    <w:rsid w:val="00F231F6"/>
    <w:rsid w:val="00F23622"/>
    <w:rsid w:val="00F23678"/>
    <w:rsid w:val="00F2442E"/>
    <w:rsid w:val="00F24D1F"/>
    <w:rsid w:val="00F2530E"/>
    <w:rsid w:val="00F255C8"/>
    <w:rsid w:val="00F25893"/>
    <w:rsid w:val="00F264E1"/>
    <w:rsid w:val="00F26972"/>
    <w:rsid w:val="00F26D0A"/>
    <w:rsid w:val="00F26EF1"/>
    <w:rsid w:val="00F273B2"/>
    <w:rsid w:val="00F300ED"/>
    <w:rsid w:val="00F304C1"/>
    <w:rsid w:val="00F308B6"/>
    <w:rsid w:val="00F31765"/>
    <w:rsid w:val="00F32933"/>
    <w:rsid w:val="00F32FF4"/>
    <w:rsid w:val="00F332A5"/>
    <w:rsid w:val="00F334D9"/>
    <w:rsid w:val="00F3372F"/>
    <w:rsid w:val="00F33DB4"/>
    <w:rsid w:val="00F343BD"/>
    <w:rsid w:val="00F3505D"/>
    <w:rsid w:val="00F3585C"/>
    <w:rsid w:val="00F37E93"/>
    <w:rsid w:val="00F40EC1"/>
    <w:rsid w:val="00F415A7"/>
    <w:rsid w:val="00F42C56"/>
    <w:rsid w:val="00F42CE0"/>
    <w:rsid w:val="00F4444E"/>
    <w:rsid w:val="00F44627"/>
    <w:rsid w:val="00F4512F"/>
    <w:rsid w:val="00F455AC"/>
    <w:rsid w:val="00F46044"/>
    <w:rsid w:val="00F469CA"/>
    <w:rsid w:val="00F47547"/>
    <w:rsid w:val="00F50A9E"/>
    <w:rsid w:val="00F51366"/>
    <w:rsid w:val="00F51A46"/>
    <w:rsid w:val="00F55EFA"/>
    <w:rsid w:val="00F56538"/>
    <w:rsid w:val="00F5737D"/>
    <w:rsid w:val="00F57AD3"/>
    <w:rsid w:val="00F57CEF"/>
    <w:rsid w:val="00F57F16"/>
    <w:rsid w:val="00F605FF"/>
    <w:rsid w:val="00F619EE"/>
    <w:rsid w:val="00F62B76"/>
    <w:rsid w:val="00F64126"/>
    <w:rsid w:val="00F645BE"/>
    <w:rsid w:val="00F64835"/>
    <w:rsid w:val="00F65D84"/>
    <w:rsid w:val="00F669F5"/>
    <w:rsid w:val="00F66B2F"/>
    <w:rsid w:val="00F67204"/>
    <w:rsid w:val="00F704D8"/>
    <w:rsid w:val="00F70F7B"/>
    <w:rsid w:val="00F70F98"/>
    <w:rsid w:val="00F720AD"/>
    <w:rsid w:val="00F735D4"/>
    <w:rsid w:val="00F7382A"/>
    <w:rsid w:val="00F73D05"/>
    <w:rsid w:val="00F752D3"/>
    <w:rsid w:val="00F7535E"/>
    <w:rsid w:val="00F818C5"/>
    <w:rsid w:val="00F81F9B"/>
    <w:rsid w:val="00F8203B"/>
    <w:rsid w:val="00F82349"/>
    <w:rsid w:val="00F8324B"/>
    <w:rsid w:val="00F8381A"/>
    <w:rsid w:val="00F83B67"/>
    <w:rsid w:val="00F83BF4"/>
    <w:rsid w:val="00F8421D"/>
    <w:rsid w:val="00F8487E"/>
    <w:rsid w:val="00F84B4D"/>
    <w:rsid w:val="00F853C6"/>
    <w:rsid w:val="00F85BF7"/>
    <w:rsid w:val="00F85F91"/>
    <w:rsid w:val="00F861F4"/>
    <w:rsid w:val="00F86F1C"/>
    <w:rsid w:val="00F8756F"/>
    <w:rsid w:val="00F87A2D"/>
    <w:rsid w:val="00F91C92"/>
    <w:rsid w:val="00F9316C"/>
    <w:rsid w:val="00F93344"/>
    <w:rsid w:val="00F94138"/>
    <w:rsid w:val="00F9475C"/>
    <w:rsid w:val="00F94D4B"/>
    <w:rsid w:val="00F968A6"/>
    <w:rsid w:val="00F96B8A"/>
    <w:rsid w:val="00F978C5"/>
    <w:rsid w:val="00F97BA2"/>
    <w:rsid w:val="00FA008B"/>
    <w:rsid w:val="00FA00A7"/>
    <w:rsid w:val="00FA0871"/>
    <w:rsid w:val="00FA0B0D"/>
    <w:rsid w:val="00FA0F3B"/>
    <w:rsid w:val="00FA265B"/>
    <w:rsid w:val="00FA28CA"/>
    <w:rsid w:val="00FA3D0A"/>
    <w:rsid w:val="00FA4A3B"/>
    <w:rsid w:val="00FA4E49"/>
    <w:rsid w:val="00FA5387"/>
    <w:rsid w:val="00FA559D"/>
    <w:rsid w:val="00FA6144"/>
    <w:rsid w:val="00FA660D"/>
    <w:rsid w:val="00FA66D5"/>
    <w:rsid w:val="00FA79FD"/>
    <w:rsid w:val="00FA7A6F"/>
    <w:rsid w:val="00FB11CB"/>
    <w:rsid w:val="00FB1E4A"/>
    <w:rsid w:val="00FB21B3"/>
    <w:rsid w:val="00FB2210"/>
    <w:rsid w:val="00FB25FF"/>
    <w:rsid w:val="00FB27C1"/>
    <w:rsid w:val="00FB4139"/>
    <w:rsid w:val="00FB45B2"/>
    <w:rsid w:val="00FB4884"/>
    <w:rsid w:val="00FB5516"/>
    <w:rsid w:val="00FB604B"/>
    <w:rsid w:val="00FB60D2"/>
    <w:rsid w:val="00FB6456"/>
    <w:rsid w:val="00FB66EF"/>
    <w:rsid w:val="00FB6A26"/>
    <w:rsid w:val="00FB73F3"/>
    <w:rsid w:val="00FB75C5"/>
    <w:rsid w:val="00FB79B3"/>
    <w:rsid w:val="00FC09AE"/>
    <w:rsid w:val="00FC10C3"/>
    <w:rsid w:val="00FC215C"/>
    <w:rsid w:val="00FC226F"/>
    <w:rsid w:val="00FC2642"/>
    <w:rsid w:val="00FC2B5D"/>
    <w:rsid w:val="00FC329A"/>
    <w:rsid w:val="00FC4B52"/>
    <w:rsid w:val="00FC4FFE"/>
    <w:rsid w:val="00FC6235"/>
    <w:rsid w:val="00FC6956"/>
    <w:rsid w:val="00FC71D4"/>
    <w:rsid w:val="00FC76E3"/>
    <w:rsid w:val="00FC791D"/>
    <w:rsid w:val="00FC7B56"/>
    <w:rsid w:val="00FD06E4"/>
    <w:rsid w:val="00FD0782"/>
    <w:rsid w:val="00FD1288"/>
    <w:rsid w:val="00FD1617"/>
    <w:rsid w:val="00FD16E9"/>
    <w:rsid w:val="00FD19F6"/>
    <w:rsid w:val="00FD26A3"/>
    <w:rsid w:val="00FD2F9A"/>
    <w:rsid w:val="00FD397C"/>
    <w:rsid w:val="00FD415C"/>
    <w:rsid w:val="00FD4194"/>
    <w:rsid w:val="00FD56EA"/>
    <w:rsid w:val="00FD57BE"/>
    <w:rsid w:val="00FD5E11"/>
    <w:rsid w:val="00FD6855"/>
    <w:rsid w:val="00FD76AA"/>
    <w:rsid w:val="00FD79A8"/>
    <w:rsid w:val="00FD7CA5"/>
    <w:rsid w:val="00FE0768"/>
    <w:rsid w:val="00FE2024"/>
    <w:rsid w:val="00FE25F5"/>
    <w:rsid w:val="00FE3B61"/>
    <w:rsid w:val="00FE53FD"/>
    <w:rsid w:val="00FE6384"/>
    <w:rsid w:val="00FE6829"/>
    <w:rsid w:val="00FE69CE"/>
    <w:rsid w:val="00FE6A83"/>
    <w:rsid w:val="00FE6FFE"/>
    <w:rsid w:val="00FE760C"/>
    <w:rsid w:val="00FE7643"/>
    <w:rsid w:val="00FE79EC"/>
    <w:rsid w:val="00FF0153"/>
    <w:rsid w:val="00FF038C"/>
    <w:rsid w:val="00FF0D86"/>
    <w:rsid w:val="00FF1255"/>
    <w:rsid w:val="00FF1F67"/>
    <w:rsid w:val="00FF25A0"/>
    <w:rsid w:val="00FF35C4"/>
    <w:rsid w:val="00FF451A"/>
    <w:rsid w:val="00FF64C8"/>
    <w:rsid w:val="00FF6BE5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B4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02B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02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2B4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2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2B4A"/>
    <w:rPr>
      <w:rFonts w:cs="Times New Roman"/>
    </w:rPr>
  </w:style>
  <w:style w:type="table" w:styleId="TableGrid">
    <w:name w:val="Table Grid"/>
    <w:basedOn w:val="TableNormal"/>
    <w:uiPriority w:val="99"/>
    <w:rsid w:val="00B02B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B02B4A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02B4A"/>
    <w:rPr>
      <w:rFonts w:ascii="Times New Roman" w:hAnsi="Times New Roman" w:cs="Times New Roman"/>
      <w:sz w:val="28"/>
      <w:szCs w:val="28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B02B4A"/>
    <w:rPr>
      <w:rFonts w:cs="Times New Roman"/>
    </w:rPr>
  </w:style>
  <w:style w:type="paragraph" w:customStyle="1" w:styleId="3">
    <w:name w:val="Заголовок 3+"/>
    <w:basedOn w:val="Normal"/>
    <w:uiPriority w:val="99"/>
    <w:rsid w:val="00B02B4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B02B4A"/>
    <w:rPr>
      <w:rFonts w:cs="Times New Roman"/>
      <w:b/>
      <w:bCs/>
    </w:rPr>
  </w:style>
  <w:style w:type="paragraph" w:styleId="NoSpacing">
    <w:name w:val="No Spacing"/>
    <w:link w:val="NoSpacingChar"/>
    <w:uiPriority w:val="99"/>
    <w:qFormat/>
    <w:rsid w:val="00B02B4A"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B02B4A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BodyTextIndent3">
    <w:name w:val="Body Text Indent 3"/>
    <w:basedOn w:val="Normal"/>
    <w:link w:val="BodyTextIndent3Char"/>
    <w:uiPriority w:val="99"/>
    <w:rsid w:val="00B02B4A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2B4A"/>
    <w:rPr>
      <w:rFonts w:ascii="Calibri" w:hAnsi="Calibri" w:cs="Times New Roman"/>
      <w:sz w:val="16"/>
      <w:szCs w:val="16"/>
    </w:rPr>
  </w:style>
  <w:style w:type="paragraph" w:customStyle="1" w:styleId="Default">
    <w:name w:val="Default"/>
    <w:uiPriority w:val="99"/>
    <w:rsid w:val="00B02B4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0">
    <w:name w:val="Основной текст_"/>
    <w:basedOn w:val="DefaultParagraphFont"/>
    <w:link w:val="1"/>
    <w:uiPriority w:val="99"/>
    <w:locked/>
    <w:rsid w:val="00B02B4A"/>
    <w:rPr>
      <w:rFonts w:ascii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a1">
    <w:name w:val="Основной текст + Курсив"/>
    <w:aliases w:val="Интервал 0 pt"/>
    <w:basedOn w:val="a0"/>
    <w:uiPriority w:val="99"/>
    <w:rsid w:val="00B02B4A"/>
    <w:rPr>
      <w:i/>
      <w:iCs/>
      <w:color w:val="000000"/>
      <w:spacing w:val="0"/>
      <w:w w:val="100"/>
      <w:position w:val="0"/>
      <w:lang w:val="ru-RU"/>
    </w:rPr>
  </w:style>
  <w:style w:type="paragraph" w:customStyle="1" w:styleId="1">
    <w:name w:val="Основной текст1"/>
    <w:basedOn w:val="Normal"/>
    <w:link w:val="a0"/>
    <w:uiPriority w:val="99"/>
    <w:rsid w:val="00B02B4A"/>
    <w:pPr>
      <w:widowControl w:val="0"/>
      <w:shd w:val="clear" w:color="auto" w:fill="FFFFFF"/>
      <w:spacing w:after="0" w:line="211" w:lineRule="exact"/>
      <w:jc w:val="both"/>
    </w:pPr>
    <w:rPr>
      <w:rFonts w:ascii="Times New Roman" w:eastAsia="Times New Roman" w:hAnsi="Times New Roman"/>
      <w:spacing w:val="2"/>
      <w:sz w:val="21"/>
      <w:szCs w:val="21"/>
    </w:rPr>
  </w:style>
  <w:style w:type="paragraph" w:customStyle="1" w:styleId="c5">
    <w:name w:val="c5"/>
    <w:basedOn w:val="Normal"/>
    <w:uiPriority w:val="99"/>
    <w:rsid w:val="00B02B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B02B4A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B02B4A"/>
    <w:rPr>
      <w:rFonts w:cs="Times New Roman"/>
    </w:rPr>
  </w:style>
  <w:style w:type="paragraph" w:customStyle="1" w:styleId="a2">
    <w:name w:val="Стиль"/>
    <w:uiPriority w:val="99"/>
    <w:rsid w:val="00B02B4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BlockText">
    <w:name w:val="Block Text"/>
    <w:basedOn w:val="Normal"/>
    <w:uiPriority w:val="99"/>
    <w:rsid w:val="00B02B4A"/>
    <w:pPr>
      <w:shd w:val="clear" w:color="auto" w:fill="FFFFFF"/>
      <w:spacing w:before="566" w:after="0" w:line="331" w:lineRule="exact"/>
      <w:ind w:left="1114" w:right="960" w:firstLine="1397"/>
      <w:jc w:val="center"/>
    </w:pPr>
    <w:rPr>
      <w:rFonts w:ascii="Times New Roman" w:eastAsia="Times New Roman" w:hAnsi="Times New Roman"/>
      <w:b/>
      <w:bCs/>
      <w:color w:val="000000"/>
      <w:spacing w:val="-3"/>
      <w:w w:val="116"/>
      <w:sz w:val="28"/>
      <w:szCs w:val="28"/>
      <w:lang w:eastAsia="ru-RU"/>
    </w:rPr>
  </w:style>
  <w:style w:type="character" w:customStyle="1" w:styleId="29">
    <w:name w:val="Основной текст (2) + 9"/>
    <w:aliases w:val="5 pt,Интервал 0 pt7"/>
    <w:basedOn w:val="DefaultParagraphFont"/>
    <w:uiPriority w:val="99"/>
    <w:rsid w:val="00B02B4A"/>
    <w:rPr>
      <w:rFonts w:ascii="Times New Roman" w:hAnsi="Times New Roman" w:cs="Times New Roman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">
    <w:name w:val="Основной текст + 9"/>
    <w:aliases w:val="5 pt6,Интервал 0 pt6"/>
    <w:basedOn w:val="a0"/>
    <w:uiPriority w:val="99"/>
    <w:rsid w:val="00B02B4A"/>
    <w:rPr>
      <w:color w:val="000000"/>
      <w:spacing w:val="4"/>
      <w:w w:val="100"/>
      <w:position w:val="0"/>
      <w:sz w:val="19"/>
      <w:szCs w:val="19"/>
      <w:lang w:val="ru-RU"/>
    </w:rPr>
  </w:style>
  <w:style w:type="character" w:customStyle="1" w:styleId="93">
    <w:name w:val="Основной текст + 93"/>
    <w:aliases w:val="5 pt5,Полужирный,Курсив,Интервал 0 pt5"/>
    <w:basedOn w:val="a0"/>
    <w:uiPriority w:val="99"/>
    <w:rsid w:val="00B02B4A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8">
    <w:name w:val="Основной текст + 8"/>
    <w:aliases w:val="5 pt4,Интервал 0 pt4"/>
    <w:basedOn w:val="a0"/>
    <w:uiPriority w:val="99"/>
    <w:rsid w:val="00B02B4A"/>
    <w:rPr>
      <w:color w:val="000000"/>
      <w:w w:val="100"/>
      <w:position w:val="0"/>
      <w:sz w:val="17"/>
      <w:szCs w:val="17"/>
      <w:lang w:val="ru-RU"/>
    </w:rPr>
  </w:style>
  <w:style w:type="character" w:customStyle="1" w:styleId="92">
    <w:name w:val="Основной текст + 92"/>
    <w:aliases w:val="5 pt3,Полужирный2,Интервал 0 pt3"/>
    <w:basedOn w:val="a0"/>
    <w:uiPriority w:val="99"/>
    <w:rsid w:val="00B02B4A"/>
    <w:rPr>
      <w:b/>
      <w:bCs/>
      <w:color w:val="000000"/>
      <w:spacing w:val="4"/>
      <w:w w:val="100"/>
      <w:position w:val="0"/>
      <w:sz w:val="19"/>
      <w:szCs w:val="19"/>
      <w:lang w:val="ru-RU"/>
    </w:rPr>
  </w:style>
  <w:style w:type="character" w:customStyle="1" w:styleId="291">
    <w:name w:val="Основной текст (2) + 91"/>
    <w:aliases w:val="5 pt2,Интервал 2 pt"/>
    <w:basedOn w:val="DefaultParagraphFont"/>
    <w:uiPriority w:val="99"/>
    <w:rsid w:val="00B02B4A"/>
    <w:rPr>
      <w:rFonts w:ascii="Times New Roman" w:hAnsi="Times New Roman" w:cs="Times New Roman"/>
      <w:b/>
      <w:bCs/>
      <w:color w:val="000000"/>
      <w:spacing w:val="45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1">
    <w:name w:val="Основной текст + 91"/>
    <w:aliases w:val="5 pt1,Курсив1,Интервал 0 pt2"/>
    <w:basedOn w:val="a0"/>
    <w:uiPriority w:val="99"/>
    <w:rsid w:val="00B02B4A"/>
    <w:rPr>
      <w:i/>
      <w:iCs/>
      <w:color w:val="000000"/>
      <w:spacing w:val="0"/>
      <w:w w:val="100"/>
      <w:position w:val="0"/>
      <w:sz w:val="19"/>
      <w:szCs w:val="19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B0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2B4A"/>
    <w:rPr>
      <w:rFonts w:ascii="Tahoma" w:hAnsi="Tahoma" w:cs="Tahoma"/>
      <w:sz w:val="16"/>
      <w:szCs w:val="16"/>
    </w:rPr>
  </w:style>
  <w:style w:type="character" w:customStyle="1" w:styleId="c0">
    <w:name w:val="c0"/>
    <w:basedOn w:val="DefaultParagraphFont"/>
    <w:uiPriority w:val="99"/>
    <w:rsid w:val="00B02B4A"/>
    <w:rPr>
      <w:rFonts w:cs="Times New Roman"/>
    </w:rPr>
  </w:style>
  <w:style w:type="character" w:customStyle="1" w:styleId="7pt">
    <w:name w:val="Основной текст + 7 pt"/>
    <w:aliases w:val="Полужирный1,Интервал 0 pt1"/>
    <w:basedOn w:val="a0"/>
    <w:uiPriority w:val="99"/>
    <w:rsid w:val="00B02B4A"/>
    <w:rPr>
      <w:b/>
      <w:bCs/>
      <w:color w:val="000000"/>
      <w:spacing w:val="-2"/>
      <w:w w:val="100"/>
      <w:position w:val="0"/>
      <w:sz w:val="14"/>
      <w:szCs w:val="1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61</Pages>
  <Words>21652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user</cp:lastModifiedBy>
  <cp:revision>6</cp:revision>
  <dcterms:created xsi:type="dcterms:W3CDTF">2019-02-03T11:32:00Z</dcterms:created>
  <dcterms:modified xsi:type="dcterms:W3CDTF">2019-10-17T05:17:00Z</dcterms:modified>
</cp:coreProperties>
</file>